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9245" w:type="dxa"/>
        <w:tblInd w:w="108" w:type="dxa"/>
        <w:tblLook w:val="04A0" w:firstRow="1" w:lastRow="0" w:firstColumn="1" w:lastColumn="0" w:noHBand="0" w:noVBand="1"/>
      </w:tblPr>
      <w:tblGrid>
        <w:gridCol w:w="2654"/>
        <w:gridCol w:w="1310"/>
        <w:gridCol w:w="1565"/>
        <w:gridCol w:w="3685"/>
        <w:gridCol w:w="236"/>
        <w:gridCol w:w="693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4D4BEE" w:rsidRPr="006C3CD5" w14:paraId="49137C55" w14:textId="77777777" w:rsidTr="009F1D78">
        <w:trPr>
          <w:trHeight w:val="1125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28C2A2" w14:textId="77777777" w:rsidR="004D4BEE" w:rsidRPr="006C3CD5" w:rsidRDefault="004D4BEE" w:rsidP="009F1D78">
            <w:pPr>
              <w:jc w:val="center"/>
              <w:rPr>
                <w:rFonts w:ascii="Calibri" w:eastAsia="Times New Roman" w:hAnsi="Calibri" w:cs="Calibri"/>
                <w:b/>
                <w:bCs/>
                <w:sz w:val="36"/>
                <w:szCs w:val="36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b/>
                <w:bCs/>
                <w:sz w:val="36"/>
                <w:szCs w:val="36"/>
                <w:lang w:eastAsia="hr-HR"/>
              </w:rPr>
              <w:t>OBRAZAC PRORAČUNA</w:t>
            </w:r>
            <w:r>
              <w:rPr>
                <w:rFonts w:ascii="Calibri" w:eastAsia="Times New Roman" w:hAnsi="Calibri" w:cs="Calibri"/>
                <w:b/>
                <w:bCs/>
                <w:sz w:val="36"/>
                <w:szCs w:val="36"/>
                <w:lang w:eastAsia="hr-HR"/>
              </w:rPr>
              <w:t xml:space="preserve"> PROJEKTA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BF734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B64DF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DB1C5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DBBE6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244C1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88AE2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8E023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F8792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4BF62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2FFAA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B0D95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8F19F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E556B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3C160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25CDD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561C3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84B6B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62F47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49F6A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87B0E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9A075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17D59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69E4E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7F9D6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C7562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422A7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648F9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E67F8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B85EA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13EE0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9E853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6860B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5279D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18D32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69FCF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19D87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90F23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A9044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1682B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A0AB2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D2AB6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060C5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6AE647C3" w14:textId="77777777" w:rsidTr="009F1D78">
        <w:trPr>
          <w:trHeight w:val="30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959AE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654BF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5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2022B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E0941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9EB08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78B1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CF5C2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0F0E7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ABFF2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68F71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DB87D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F636B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9CEF0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89D6D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051D3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3F096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59356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634B2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45CAD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83672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1852B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29849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CFFCA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C792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61530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BBA07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07DC6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9F603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3A0C8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00320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8CA45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8A71D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3EB1E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3ADDF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62A67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9943F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D0B2D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6AD69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B69CD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ABE35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3D1E3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BC811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B02A4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32CC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EA9F1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6B6A0D3A" w14:textId="77777777" w:rsidTr="009F1D78">
        <w:trPr>
          <w:trHeight w:val="375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5C013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A6B0A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D4008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256A0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6060D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70B01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211A5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FCFC6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6B27F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E861E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01BA5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5624A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C9B37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8073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3ADC5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2306D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B144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D64A1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E4AA0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5B69F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FD150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1B8CF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FBFC7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11D43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076AD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9BB0A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D5912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2E306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03B1D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CA577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89C88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DE65D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F4D20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2B0F5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F9706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59DE9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BCD8B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D1BA9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121B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A6DC3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5B246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90DFC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E5DD5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5886230C" w14:textId="77777777" w:rsidTr="009F1D78">
        <w:trPr>
          <w:trHeight w:val="300"/>
        </w:trPr>
        <w:tc>
          <w:tcPr>
            <w:tcW w:w="2654" w:type="dxa"/>
            <w:tcBorders>
              <w:top w:val="single" w:sz="4" w:space="0" w:color="333399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CCCCFF" w:fill="CCFFFF"/>
            <w:vAlign w:val="center"/>
            <w:hideMark/>
          </w:tcPr>
          <w:p w14:paraId="5E8A5F2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>Naziv udruge:</w:t>
            </w:r>
          </w:p>
        </w:tc>
        <w:tc>
          <w:tcPr>
            <w:tcW w:w="6560" w:type="dxa"/>
            <w:gridSpan w:val="3"/>
            <w:tcBorders>
              <w:top w:val="single" w:sz="4" w:space="0" w:color="333399"/>
              <w:left w:val="nil"/>
              <w:bottom w:val="single" w:sz="4" w:space="0" w:color="333399"/>
              <w:right w:val="single" w:sz="4" w:space="0" w:color="333399"/>
            </w:tcBorders>
            <w:vAlign w:val="center"/>
            <w:hideMark/>
          </w:tcPr>
          <w:p w14:paraId="7D72645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7F53E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C20B0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2CC92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2EBCC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0E158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5CF56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40031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C40F9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977D4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AD1F8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A01E2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134A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3DC1E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43E56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C556D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A18AE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5B02C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783D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D96AE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E708A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445F9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2F02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94D88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434EE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3756B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06F0B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4E745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D1831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A0167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8B147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9D2AB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7D8B2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4F04C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76D19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54118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32642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3917C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518DB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B7C68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4829B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7466C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97EDA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4A707648" w14:textId="77777777" w:rsidTr="009F1D78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CCCCFF" w:fill="CCFFFF"/>
            <w:vAlign w:val="center"/>
            <w:hideMark/>
          </w:tcPr>
          <w:p w14:paraId="2CFB605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>Naziv projekta:</w:t>
            </w:r>
          </w:p>
        </w:tc>
        <w:tc>
          <w:tcPr>
            <w:tcW w:w="6560" w:type="dxa"/>
            <w:gridSpan w:val="3"/>
            <w:tcBorders>
              <w:top w:val="single" w:sz="4" w:space="0" w:color="333399"/>
              <w:left w:val="nil"/>
              <w:bottom w:val="single" w:sz="4" w:space="0" w:color="333399"/>
              <w:right w:val="single" w:sz="4" w:space="0" w:color="333399"/>
            </w:tcBorders>
            <w:vAlign w:val="center"/>
            <w:hideMark/>
          </w:tcPr>
          <w:p w14:paraId="42ABF9C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99C05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740E1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4E3FD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F3AB4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FF18B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63EE5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BC1D0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B1AA8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E8880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B6BC0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58F3D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8F9D5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94778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B9B30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7117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05623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96828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190EC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592E4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50496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1CF3C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C1AAD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C473E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9FC87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DABC7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7C503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1EDA1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A0E14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EFE4A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23651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E9B9F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90CCD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0F3B4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62179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2EEA6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E3F56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4AEEF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BDBB6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CAC05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42DCA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17819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D2EA3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6F9251DF" w14:textId="77777777" w:rsidTr="009F1D78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333399"/>
              <w:bottom w:val="single" w:sz="4" w:space="0" w:color="333399"/>
              <w:right w:val="single" w:sz="4" w:space="0" w:color="333399"/>
            </w:tcBorders>
            <w:shd w:val="clear" w:color="CCCCFF" w:fill="CCFFFF"/>
            <w:vAlign w:val="center"/>
            <w:hideMark/>
          </w:tcPr>
          <w:p w14:paraId="57767F5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w="6560" w:type="dxa"/>
            <w:gridSpan w:val="3"/>
            <w:tcBorders>
              <w:top w:val="single" w:sz="4" w:space="0" w:color="333399"/>
              <w:left w:val="nil"/>
              <w:bottom w:val="single" w:sz="4" w:space="0" w:color="333399"/>
              <w:right w:val="single" w:sz="4" w:space="0" w:color="333399"/>
            </w:tcBorders>
            <w:vAlign w:val="center"/>
            <w:hideMark/>
          </w:tcPr>
          <w:p w14:paraId="780149D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7A66E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CB06A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CA56B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6D402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2453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6672B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4B128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125BD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59698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31F22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24808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63FFF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5F1AF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9A621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B165C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99FB9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551B6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0938E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D9B54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0BAB0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ACDD4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B2777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9DD55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0D4A2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E3CB0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F0E99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3D3C9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4A295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201F1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56335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FD477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AC2B9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1083D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9E95F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ECDE4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9368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4E550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20C1F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BED59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14AAD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EAE1A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DFC4E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3A476C98" w14:textId="77777777" w:rsidTr="009F1D78">
        <w:trPr>
          <w:trHeight w:val="563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BC46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6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8BA9D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0097C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CC210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1C2B6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B95BF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0AEFB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C4F6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9DD94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A697D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1B313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3D358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3C18D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92004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211CD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5BA89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60607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62398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45F0F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3B314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DDD43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2446D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BF34F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60002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F203B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85B53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85ACC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418E1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F47BE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2BA5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F48A5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6D2E1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8F480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CC376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7616A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4ED86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D0F74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AB556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F84D5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BB3B2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D8098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F23DC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39154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F1DC6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A0F0E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6DCBCB21" w14:textId="77777777" w:rsidTr="009F1D78">
        <w:trPr>
          <w:trHeight w:val="465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FFFF"/>
            <w:vAlign w:val="center"/>
            <w:hideMark/>
          </w:tcPr>
          <w:p w14:paraId="611DDB8F" w14:textId="77777777" w:rsidR="004D4BEE" w:rsidRPr="006C3CD5" w:rsidRDefault="004D4BEE" w:rsidP="009F1D78">
            <w:pPr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hr-HR"/>
              </w:rPr>
            </w:pPr>
            <w:r w:rsidRPr="006C3CD5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hr-HR"/>
              </w:rPr>
              <w:t>P L A N I R A N I   P R I H O D I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CDCB5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BEAD7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D00D7" w14:textId="77777777" w:rsidR="004D4BEE" w:rsidRPr="006C3CD5" w:rsidRDefault="004D4BEE" w:rsidP="009F1D78">
            <w:pPr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5FD90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D65C4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5CBC6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72DE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D952AF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45D3E6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EED9C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E1EFC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794EC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E8F76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70F5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3706A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C721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2BA0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582D55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000F3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159D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A09F1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0322B9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57DAFD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8F634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9D7A5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2BBF9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1E99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A3CA9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6093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8B88EC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10A3B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64B4F6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F1E5A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BC4C7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F69E5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1E543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20D6A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954E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B0100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24A1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1668A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7A495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A1C9EA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4D4BEE" w:rsidRPr="006C3CD5" w14:paraId="34E745F8" w14:textId="77777777" w:rsidTr="009F1D78">
        <w:trPr>
          <w:trHeight w:val="465"/>
        </w:trPr>
        <w:tc>
          <w:tcPr>
            <w:tcW w:w="55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FFFF"/>
            <w:vAlign w:val="center"/>
            <w:hideMark/>
          </w:tcPr>
          <w:p w14:paraId="3E3CA8E0" w14:textId="77777777" w:rsidR="004D4BEE" w:rsidRPr="006C3CD5" w:rsidRDefault="004D4BEE" w:rsidP="009F1D78">
            <w:pPr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hr-HR"/>
              </w:rPr>
            </w:pPr>
            <w:r w:rsidRPr="006C3CD5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hr-HR"/>
              </w:rPr>
              <w:t>IZVOR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FFFF"/>
            <w:vAlign w:val="center"/>
            <w:hideMark/>
          </w:tcPr>
          <w:p w14:paraId="382764D4" w14:textId="77777777" w:rsidR="004D4BEE" w:rsidRPr="006C3CD5" w:rsidRDefault="004D4BEE" w:rsidP="009F1D78">
            <w:pPr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hr-HR"/>
              </w:rPr>
            </w:pPr>
            <w:r w:rsidRPr="006C3CD5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hr-HR"/>
              </w:rPr>
              <w:t>OČEKIVANI IZNOS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3EF7B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7330C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0E4CBE" w14:textId="77777777" w:rsidR="004D4BEE" w:rsidRPr="006C3CD5" w:rsidRDefault="004D4BEE" w:rsidP="009F1D78">
            <w:pPr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2F8C2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DD4E3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CDAF7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8E8AF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348D4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DE34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54005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EE21F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55C682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D3DD2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97DE7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FCDE0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9E4BD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902B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B3C4A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64DA1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FA443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D5423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31AC97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6E994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BD2F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4945D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092976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88457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49A35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D3BF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C26572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BAA3C6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29C935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8CDC5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ADE67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2D51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C655C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D5C5ED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7011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0DFA3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050B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85A13F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7D822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B7FE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4D4BEE" w:rsidRPr="006C3CD5" w14:paraId="01738EC7" w14:textId="77777777" w:rsidTr="009F1D78">
        <w:trPr>
          <w:trHeight w:val="342"/>
        </w:trPr>
        <w:tc>
          <w:tcPr>
            <w:tcW w:w="55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740EA4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</w:pPr>
            <w:r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  <w:t>JU NP Krka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62715C" w14:textId="77777777" w:rsidR="004D4BEE" w:rsidRPr="006C3CD5" w:rsidRDefault="004D4BEE" w:rsidP="009F1D78">
            <w:pPr>
              <w:jc w:val="right"/>
              <w:rPr>
                <w:rFonts w:ascii="Arial Narrow" w:eastAsia="Times New Roman" w:hAnsi="Arial Narrow" w:cs="Arial"/>
                <w:b/>
                <w:bCs/>
                <w:sz w:val="22"/>
                <w:szCs w:val="22"/>
                <w:lang w:eastAsia="hr-HR"/>
              </w:rPr>
            </w:pPr>
            <w:r w:rsidRPr="006C3CD5">
              <w:rPr>
                <w:rFonts w:ascii="Arial Narrow" w:eastAsia="Times New Roman" w:hAnsi="Arial Narrow" w:cs="Arial"/>
                <w:b/>
                <w:bCs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A3B0B6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F0B3D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EE3D2" w14:textId="77777777" w:rsidR="004D4BEE" w:rsidRPr="006C3CD5" w:rsidRDefault="004D4BEE" w:rsidP="009F1D78">
            <w:pPr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6E620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7369C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6E879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12FB7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A05D70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2D895A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FAF83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2455A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FB7DF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1B3DC5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1DA9C0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05F5E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77FDF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B18FDD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E8F0A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65B2B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8664E9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DA023A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946522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F878C9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E69AD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68D43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2D916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F124A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1D4692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2936E4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B993A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21C16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1C65EA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E877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FC8AF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29CFD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D97AF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21057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DC826C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84464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899C03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33072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A6BB90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764CF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4D4BEE" w:rsidRPr="006C3CD5" w14:paraId="48DFBDC7" w14:textId="77777777" w:rsidTr="009F1D78">
        <w:trPr>
          <w:trHeight w:val="342"/>
        </w:trPr>
        <w:tc>
          <w:tcPr>
            <w:tcW w:w="55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39231D" w14:textId="088ED4A6" w:rsidR="004D4BEE" w:rsidRPr="006C3CD5" w:rsidRDefault="004D4BEE" w:rsidP="009F1D78">
            <w:pPr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</w:pPr>
            <w:r w:rsidRPr="006C3CD5"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  <w:t>Općina/Grad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04D991" w14:textId="77777777" w:rsidR="004D4BEE" w:rsidRPr="006C3CD5" w:rsidRDefault="004D4BEE" w:rsidP="009F1D78">
            <w:pPr>
              <w:jc w:val="right"/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</w:pPr>
            <w:r w:rsidRPr="006C3CD5"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B604C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A2E88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7F8F7" w14:textId="77777777" w:rsidR="004D4BEE" w:rsidRPr="006C3CD5" w:rsidRDefault="004D4BEE" w:rsidP="009F1D78">
            <w:pPr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46E23D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21514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F6EB7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74324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377BD7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96D70C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C4CF6F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6BAB3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455C04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E7CA04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3DB6A7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4C4D0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4F367C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9DB22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88803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69AB3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9CD65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98C03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D0D4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4353DA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F4C416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135D6D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F40BD7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7730DC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9A6E92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09A40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7A607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39F8D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CDAC2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812BF4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0038F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56F93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66202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CA2D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07D0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87A36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54434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66FE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F07A5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516FD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4D4BEE" w:rsidRPr="006C3CD5" w14:paraId="2EC48550" w14:textId="77777777" w:rsidTr="009F1D78">
        <w:trPr>
          <w:trHeight w:val="342"/>
        </w:trPr>
        <w:tc>
          <w:tcPr>
            <w:tcW w:w="55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805B47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</w:pPr>
            <w:r w:rsidRPr="006C3CD5"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  <w:t>Ostali proračuni (ministarstva…)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3A806B" w14:textId="77777777" w:rsidR="004D4BEE" w:rsidRPr="006C3CD5" w:rsidRDefault="004D4BEE" w:rsidP="009F1D78">
            <w:pPr>
              <w:jc w:val="right"/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</w:pPr>
            <w:r w:rsidRPr="006C3CD5"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D699B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925E4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1F79B7" w14:textId="77777777" w:rsidR="004D4BEE" w:rsidRPr="006C3CD5" w:rsidRDefault="004D4BEE" w:rsidP="009F1D78">
            <w:pPr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8D2BCF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6853A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C20AE4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89A62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B75500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4D212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3BB3B0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934CA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1B0420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9F1D4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F205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79626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D7F7A9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4EFA6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AAAA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2233D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E88B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FBF1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3347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119CC4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B7E09F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31104D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B19F5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FD0DA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6C255F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26FBF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5E21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1FF8F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F807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103F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107CC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24EF6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004703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111B6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0141D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48B7D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0A26C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3C660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E331C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7B71A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4D4BEE" w:rsidRPr="006C3CD5" w14:paraId="6D1DA4EA" w14:textId="77777777" w:rsidTr="009F1D78">
        <w:trPr>
          <w:trHeight w:val="342"/>
        </w:trPr>
        <w:tc>
          <w:tcPr>
            <w:tcW w:w="55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3B1FE2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</w:pPr>
            <w:r w:rsidRPr="006C3CD5"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  <w:t>Vlastita sredstva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3086E" w14:textId="77777777" w:rsidR="004D4BEE" w:rsidRPr="006C3CD5" w:rsidRDefault="004D4BEE" w:rsidP="009F1D78">
            <w:pPr>
              <w:jc w:val="right"/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</w:pPr>
            <w:r w:rsidRPr="006C3CD5"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729F2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0F56B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D3CECD" w14:textId="77777777" w:rsidR="004D4BEE" w:rsidRPr="006C3CD5" w:rsidRDefault="004D4BEE" w:rsidP="009F1D78">
            <w:pPr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192D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C4D5A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05587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E021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33BB2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5E17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88AA10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11B6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B608DA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E6E62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D819D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23FF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D086D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916B0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836A7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E580E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F0EC3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61772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2E4AA2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1D0A3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DDE85C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2807E3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3499C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EBBDB7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D9D95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74B45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7CC4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52CC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42F8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902855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819FF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A32AA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36743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15D86C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C6AA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350E3F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03E7C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9EC5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CC8E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3429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4D4BEE" w:rsidRPr="006C3CD5" w14:paraId="7C4FDCDF" w14:textId="77777777" w:rsidTr="009F1D78">
        <w:trPr>
          <w:trHeight w:val="342"/>
        </w:trPr>
        <w:tc>
          <w:tcPr>
            <w:tcW w:w="55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4CA8F5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</w:pPr>
            <w:r w:rsidRPr="006C3CD5"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  <w:t>Sponzori, donacije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A93E7" w14:textId="77777777" w:rsidR="004D4BEE" w:rsidRPr="006C3CD5" w:rsidRDefault="004D4BEE" w:rsidP="009F1D78">
            <w:pPr>
              <w:jc w:val="right"/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</w:pPr>
            <w:r w:rsidRPr="006C3CD5"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08B0AE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EB9AF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64A71" w14:textId="77777777" w:rsidR="004D4BEE" w:rsidRPr="006C3CD5" w:rsidRDefault="004D4BEE" w:rsidP="009F1D78">
            <w:pPr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F278B0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0CD526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9EB24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ECA34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FE5C4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DE3E82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10E4C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69C09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3CE003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6A854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85C8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533995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4D0FC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234C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093FC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9F985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64E63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A1B89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AF1C0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225E9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05236C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2CE6E2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A267A9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F8606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7586E6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4DCA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50D360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C9C25F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28EB4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996136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333BF2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F78E6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DDC0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8FF063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5BDA3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48EE7C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1BD79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FEAE29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C479D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44174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4D4BEE" w:rsidRPr="006C3CD5" w14:paraId="6B452E1A" w14:textId="77777777" w:rsidTr="009F1D78">
        <w:trPr>
          <w:trHeight w:val="342"/>
        </w:trPr>
        <w:tc>
          <w:tcPr>
            <w:tcW w:w="55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D96022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</w:pPr>
            <w:r w:rsidRPr="006C3CD5"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  <w:t>Članarine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9BB6A" w14:textId="77777777" w:rsidR="004D4BEE" w:rsidRPr="006C3CD5" w:rsidRDefault="004D4BEE" w:rsidP="009F1D78">
            <w:pPr>
              <w:jc w:val="right"/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</w:pPr>
            <w:r w:rsidRPr="006C3CD5"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A79AC9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A0396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860FF" w14:textId="77777777" w:rsidR="004D4BEE" w:rsidRPr="006C3CD5" w:rsidRDefault="004D4BEE" w:rsidP="009F1D78">
            <w:pPr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DBF65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347EB4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D805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1E90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36177F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304E6F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3DD65C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555FB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44BBB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2B1C6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CAE5A6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900A6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FAB6FF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4B348C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BA584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799DC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7D46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C7B2F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EBF5F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E07EC0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B3A0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9F0EA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278F5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E729B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393697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00D27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58A4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5A779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F687D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6873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3D4A34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479D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31BD9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03F8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F1126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AD6E7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31037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C205F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6AC10C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CC2AD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4D4BEE" w:rsidRPr="006C3CD5" w14:paraId="65183553" w14:textId="77777777" w:rsidTr="009F1D78">
        <w:trPr>
          <w:trHeight w:val="313"/>
        </w:trPr>
        <w:tc>
          <w:tcPr>
            <w:tcW w:w="55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0691AE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</w:pPr>
            <w:r w:rsidRPr="006C3CD5"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  <w:t>Sredstva dobivena obavljanjem gospodarske djelatnosti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0FB254" w14:textId="77777777" w:rsidR="004D4BEE" w:rsidRPr="006C3CD5" w:rsidRDefault="004D4BEE" w:rsidP="009F1D78">
            <w:pPr>
              <w:jc w:val="right"/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</w:pPr>
            <w:r w:rsidRPr="006C3CD5"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90C7E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A11EA7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21E78E" w14:textId="77777777" w:rsidR="004D4BEE" w:rsidRPr="006C3CD5" w:rsidRDefault="004D4BEE" w:rsidP="009F1D78">
            <w:pPr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BCE1D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31CCB9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7D58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8AE90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ED751A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20F0F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88E27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24550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D9CB0D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FAC62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4EC5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B9D0D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4AE39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9CAAE2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54625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D6CF5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9EC8A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43596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1891F5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4555F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6BF09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A5502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BFA6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12E1C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2BDF7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E85B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DC22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D72C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495A2A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4F29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AB9C4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7B260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2F18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17B99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383DB0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33C43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4BC07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226A5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559945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59880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4D4BEE" w:rsidRPr="006C3CD5" w14:paraId="0AD9996E" w14:textId="77777777" w:rsidTr="009F1D78">
        <w:trPr>
          <w:trHeight w:val="342"/>
        </w:trPr>
        <w:tc>
          <w:tcPr>
            <w:tcW w:w="55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C28E49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</w:pPr>
            <w:r w:rsidRPr="006C3CD5"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  <w:t>Međunarodne zaklade i fondacije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D97E40" w14:textId="77777777" w:rsidR="004D4BEE" w:rsidRPr="006C3CD5" w:rsidRDefault="004D4BEE" w:rsidP="009F1D78">
            <w:pPr>
              <w:jc w:val="right"/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</w:pPr>
            <w:r w:rsidRPr="006C3CD5"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D67A4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DEB4C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8B207" w14:textId="77777777" w:rsidR="004D4BEE" w:rsidRPr="006C3CD5" w:rsidRDefault="004D4BEE" w:rsidP="009F1D78">
            <w:pPr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29447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1F4A8D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BC622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6CE810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0F5BE5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452ED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3C9D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036373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0AEF8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948D40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B9D5A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05C04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6C285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414395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A67BF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AE235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C4BA3C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9655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28B42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454117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DEC839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42DBD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4B8F3D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3005C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F1A42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39177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602A5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44616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1851C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C4D77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549899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EF6F4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4D285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D1707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3931C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38392C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F633B7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AA815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EF4BC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7FB899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4D4BEE" w:rsidRPr="006C3CD5" w14:paraId="033DC659" w14:textId="77777777" w:rsidTr="009F1D78">
        <w:trPr>
          <w:trHeight w:val="342"/>
        </w:trPr>
        <w:tc>
          <w:tcPr>
            <w:tcW w:w="55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DFCE40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</w:pPr>
            <w:r w:rsidRPr="006C3CD5"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  <w:t>Ostali prihodi (navesti koji_____________________)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F85D6C" w14:textId="77777777" w:rsidR="004D4BEE" w:rsidRPr="006C3CD5" w:rsidRDefault="004D4BEE" w:rsidP="009F1D78">
            <w:pPr>
              <w:jc w:val="right"/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</w:pPr>
            <w:r w:rsidRPr="006C3CD5">
              <w:rPr>
                <w:rFonts w:ascii="Arial Narrow" w:eastAsia="Times New Roman" w:hAnsi="Arial Narrow" w:cs="Arial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24A87C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609C5A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AF38C" w14:textId="77777777" w:rsidR="004D4BEE" w:rsidRPr="006C3CD5" w:rsidRDefault="004D4BEE" w:rsidP="009F1D78">
            <w:pPr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3E2D4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CF54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BA7CC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11D9D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A0E7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8C902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44844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2519F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1FA96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72EE0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E0DC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D48E26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E1A60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6B529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0A90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616827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E58E9D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CECD6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6926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9A5566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CB12C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D404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7BCA9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D6335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63AA7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06D2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75E29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41632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F46B10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BF1B2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340BF0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BABA99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55333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A5C0A3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C29BF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A5A07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9CAFF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830B0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10971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2492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4D4BEE" w:rsidRPr="006C3CD5" w14:paraId="6F41E6BF" w14:textId="77777777" w:rsidTr="009F1D78">
        <w:trPr>
          <w:trHeight w:val="697"/>
        </w:trPr>
        <w:tc>
          <w:tcPr>
            <w:tcW w:w="55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D9"/>
            <w:vAlign w:val="bottom"/>
            <w:hideMark/>
          </w:tcPr>
          <w:p w14:paraId="73EF01FF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b/>
                <w:bCs/>
                <w:sz w:val="22"/>
                <w:szCs w:val="22"/>
                <w:lang w:eastAsia="hr-HR"/>
              </w:rPr>
            </w:pPr>
            <w:r w:rsidRPr="006C3CD5">
              <w:rPr>
                <w:rFonts w:ascii="Arial Narrow" w:eastAsia="Times New Roman" w:hAnsi="Arial Narrow" w:cs="Arial"/>
                <w:b/>
                <w:bCs/>
                <w:sz w:val="22"/>
                <w:szCs w:val="22"/>
                <w:lang w:eastAsia="hr-HR"/>
              </w:rPr>
              <w:t>UKUPNO: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D9"/>
            <w:vAlign w:val="bottom"/>
            <w:hideMark/>
          </w:tcPr>
          <w:p w14:paraId="332C8049" w14:textId="77777777" w:rsidR="004D4BEE" w:rsidRPr="006C3CD5" w:rsidRDefault="004D4BEE" w:rsidP="009F1D78">
            <w:pPr>
              <w:jc w:val="right"/>
              <w:rPr>
                <w:rFonts w:ascii="Arial Narrow" w:eastAsia="Times New Roman" w:hAnsi="Arial Narrow" w:cs="Arial"/>
                <w:b/>
                <w:bCs/>
                <w:sz w:val="22"/>
                <w:szCs w:val="22"/>
                <w:lang w:eastAsia="hr-HR"/>
              </w:rPr>
            </w:pPr>
            <w:r w:rsidRPr="006C3CD5">
              <w:rPr>
                <w:rFonts w:ascii="Arial Narrow" w:eastAsia="Times New Roman" w:hAnsi="Arial Narrow" w:cs="Arial"/>
                <w:b/>
                <w:bCs/>
                <w:sz w:val="22"/>
                <w:szCs w:val="22"/>
                <w:lang w:eastAsia="hr-HR"/>
              </w:rPr>
              <w:t xml:space="preserve">                              </w:t>
            </w:r>
            <w:r>
              <w:rPr>
                <w:rFonts w:ascii="Arial Narrow" w:eastAsia="Times New Roman" w:hAnsi="Arial Narrow" w:cs="Arial"/>
                <w:b/>
                <w:bCs/>
                <w:sz w:val="22"/>
                <w:szCs w:val="22"/>
                <w:lang w:eastAsia="hr-HR"/>
              </w:rPr>
              <w:t xml:space="preserve">                         -   €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42499C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EBE64" w14:textId="77777777" w:rsidR="004D4BEE" w:rsidRPr="006C3CD5" w:rsidRDefault="004D4BEE" w:rsidP="009F1D78">
            <w:pPr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AB833" w14:textId="77777777" w:rsidR="004D4BEE" w:rsidRPr="006C3CD5" w:rsidRDefault="004D4BEE" w:rsidP="009F1D78">
            <w:pPr>
              <w:jc w:val="center"/>
              <w:rPr>
                <w:rFonts w:ascii="Arial Narrow" w:eastAsia="Times New Roman" w:hAnsi="Arial Narrow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96D60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5B51F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23769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24861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3A17F9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674A9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662F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307DD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7A912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FDF1D4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32722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12A62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39BB7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9721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B393F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FEBA5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FF6E6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FCD37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8093E3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674A9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6415A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25D7E2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7F02B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2546DC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C4A54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C524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D5EDD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CFB6F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069F2D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15509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2C457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F3430D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036E4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26BBB1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FB6099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B5AB9E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5A4AA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AE68C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B6C10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D8E88" w14:textId="77777777" w:rsidR="004D4BEE" w:rsidRPr="006C3CD5" w:rsidRDefault="004D4BEE" w:rsidP="009F1D78">
            <w:pPr>
              <w:rPr>
                <w:rFonts w:ascii="Arial" w:eastAsia="Times New Roman" w:hAnsi="Arial" w:cs="Arial"/>
                <w:lang w:eastAsia="hr-HR"/>
              </w:rPr>
            </w:pPr>
          </w:p>
        </w:tc>
      </w:tr>
    </w:tbl>
    <w:p w14:paraId="4E3E2A97" w14:textId="77777777" w:rsidR="004D4BEE" w:rsidRDefault="004D4BEE" w:rsidP="004D4BEE">
      <w:r>
        <w:br w:type="page"/>
      </w:r>
    </w:p>
    <w:tbl>
      <w:tblPr>
        <w:tblW w:w="19245" w:type="dxa"/>
        <w:tblInd w:w="108" w:type="dxa"/>
        <w:tblLook w:val="04A0" w:firstRow="1" w:lastRow="0" w:firstColumn="1" w:lastColumn="0" w:noHBand="0" w:noVBand="1"/>
      </w:tblPr>
      <w:tblGrid>
        <w:gridCol w:w="2654"/>
        <w:gridCol w:w="3300"/>
        <w:gridCol w:w="3967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4D4BEE" w:rsidRPr="006C3CD5" w14:paraId="565B1601" w14:textId="77777777" w:rsidTr="009F1D78">
        <w:trPr>
          <w:trHeight w:val="690"/>
        </w:trPr>
        <w:tc>
          <w:tcPr>
            <w:tcW w:w="9921" w:type="dxa"/>
            <w:gridSpan w:val="3"/>
            <w:tcBorders>
              <w:top w:val="nil"/>
              <w:left w:val="nil"/>
              <w:bottom w:val="single" w:sz="4" w:space="0" w:color="800080"/>
              <w:right w:val="nil"/>
            </w:tcBorders>
            <w:vAlign w:val="center"/>
            <w:hideMark/>
          </w:tcPr>
          <w:p w14:paraId="41F4D0C7" w14:textId="77777777" w:rsidR="004D4BEE" w:rsidRDefault="004D4BEE" w:rsidP="009F1D78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</w:p>
          <w:p w14:paraId="67FA27AD" w14:textId="77777777" w:rsidR="004D4BEE" w:rsidRDefault="004D4BEE" w:rsidP="009F1D78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Napomena: u rubriku naziv upisati vrstu troška (nabavka opreme, tiskanje letaka, trošak prijevoza.. , a za trošak plaća ili naknada navesti ime i prezime osobe i ulogu u projektu) </w:t>
            </w:r>
          </w:p>
          <w:p w14:paraId="02D0F955" w14:textId="77777777" w:rsidR="004D4BEE" w:rsidRDefault="004D4BEE" w:rsidP="009F1D78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</w:p>
          <w:p w14:paraId="25F9F16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AF70E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8B7FB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AFB75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8A54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8A2CA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DFC6A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D3DEA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11E0D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EC9EE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99FB1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240A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B803D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78248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1E053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BAF55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629C5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15777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96299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C55ED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D43CA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28287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A432F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45201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ED598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8FEF2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D6771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A2C77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CA85C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7B1EE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5E38B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B1F34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CE08B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3110D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61246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BFA5F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4EE74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0C1E0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E9076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EB75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5D51A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2A94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F5877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13A488C2" w14:textId="77777777" w:rsidTr="009F1D78">
        <w:trPr>
          <w:trHeight w:val="522"/>
        </w:trPr>
        <w:tc>
          <w:tcPr>
            <w:tcW w:w="2654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shd w:val="clear" w:color="CCCCFF" w:fill="CCFFFF"/>
            <w:vAlign w:val="center"/>
            <w:hideMark/>
          </w:tcPr>
          <w:p w14:paraId="7F681786" w14:textId="77777777" w:rsidR="004D4BEE" w:rsidRPr="006C3CD5" w:rsidRDefault="004D4BEE" w:rsidP="009F1D78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Opis troškova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CCCCFF" w:fill="CCFFFF"/>
            <w:vAlign w:val="center"/>
            <w:hideMark/>
          </w:tcPr>
          <w:p w14:paraId="575B76D9" w14:textId="77777777" w:rsidR="004D4BEE" w:rsidRPr="006C3CD5" w:rsidRDefault="004D4BEE" w:rsidP="009F1D78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Ukupni proračun 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CCCCFF" w:fill="CCFFFF"/>
            <w:vAlign w:val="center"/>
            <w:hideMark/>
          </w:tcPr>
          <w:p w14:paraId="6AEB56BE" w14:textId="77777777" w:rsidR="004D4BEE" w:rsidRPr="006C3CD5" w:rsidRDefault="004D4BEE" w:rsidP="009F1D78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Udio koji se traži od Ustanove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6BB72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5E1E0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B2914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7BA37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3AC3D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776D7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AF32C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3C50F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F9F40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14BA5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3E769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58AC5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D7660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1389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95A97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9215B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56DF4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C04E3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850F9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B2C5A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55764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A85D2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095B0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F71E6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5601B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8C174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65E42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EF3CA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F7D11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1DAFE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F1380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071C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1B14C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F9C70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55271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CA7FF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9D01C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AD6B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ECCC2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60D68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13A5A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C6EDF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03263DE9" w14:textId="77777777" w:rsidTr="009F1D78">
        <w:trPr>
          <w:trHeight w:val="1485"/>
        </w:trPr>
        <w:tc>
          <w:tcPr>
            <w:tcW w:w="9921" w:type="dxa"/>
            <w:gridSpan w:val="3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shd w:val="clear" w:color="808080" w:fill="CCFFFF"/>
            <w:vAlign w:val="center"/>
            <w:hideMark/>
          </w:tcPr>
          <w:p w14:paraId="2A1F346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I.  IZRAVNI TROŠKOVI </w:t>
            </w: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 xml:space="preserve">(specificirati troškove koji su izravno povezani s provedbom projekta kao što su troškovi zaposlenika-ime i prezime i bruto iznos plaće ili naknade, troškovi smještaja, putni troškovi, troškovi opreme namijenjene projektu,..)         </w:t>
            </w: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29F03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F0580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6EB2C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CE58A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2B29E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F4323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37BFB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C20DB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942D1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91E96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B4C4E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F3992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46697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4807D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60A8C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36C70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7F674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AA377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1E587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34F30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5CEC1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D9712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D63C8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E198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87541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B2120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6B8E2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39841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D9EA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0D4CC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46764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339C4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FEB1D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F8AC5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F76FE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8CA78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0442E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88909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1F821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CE7DC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BD0C6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91604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4376343E" w14:textId="77777777" w:rsidTr="009F1D78">
        <w:trPr>
          <w:trHeight w:val="282"/>
        </w:trPr>
        <w:tc>
          <w:tcPr>
            <w:tcW w:w="2654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shd w:val="clear" w:color="CCCCFF" w:fill="CCFFFF"/>
            <w:vAlign w:val="center"/>
            <w:hideMark/>
          </w:tcPr>
          <w:p w14:paraId="6D21D22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Naziv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CCCCFF" w:fill="CCFFFF"/>
            <w:vAlign w:val="center"/>
            <w:hideMark/>
          </w:tcPr>
          <w:p w14:paraId="45874EE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 xml:space="preserve"> Iznos 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CCCCFF" w:fill="CCFFFF"/>
            <w:vAlign w:val="center"/>
            <w:hideMark/>
          </w:tcPr>
          <w:p w14:paraId="72EBAC2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 xml:space="preserve"> Iznos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37DD4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31FFD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3069F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5D1B0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E33C6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91193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81AFC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41E3E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D0D0C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E68DE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DDC8E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72244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E6C57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32F77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4D879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58B95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CB7C6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7032A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53926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241E3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7B83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52CB1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469C5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E8345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2C775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B5C7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47E20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B62A3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7F32E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D0084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DB6A1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8187F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4ABF0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8EC89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B1C49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F7AC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A5ADF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0F7A6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D7989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04894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1449A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598CA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55CCC438" w14:textId="77777777" w:rsidTr="009F1D78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28BF0A3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43F8863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30421E2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8BE27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7C95D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8D87C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9E2D3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38731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A4EFD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9299F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29B12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7D50B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8EAE3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BE21C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220F0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A6790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7E997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D2A82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A8B6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13E71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94EE9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91E82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83FD1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90CB1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CC47F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F185F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ACB67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E0980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34D8C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6CFF6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8F7D6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CA572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DFCE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5C41A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4F506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CC43C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500FC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79A51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BE9FB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0148A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4E0CF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3F35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AC00E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AAF6F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D0DD7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7E82A5AA" w14:textId="77777777" w:rsidTr="009F1D78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2B9075B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600060A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098957A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F3E80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19FA6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A8774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F465D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F39F6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380CE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5336B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669A3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370F5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55457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56C88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58159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4162B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7552B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F3D5F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64D64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7E12D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A5141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0EF0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DFBC1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4057B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71BD4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7736A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790AD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A200A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00983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DCEFC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E808D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A85F5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5DBB9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F31C0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86EF8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A0676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ABFEA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55793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188C2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C46A6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322BB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C4A7F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6D3C7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B5C43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34CBF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45907EF1" w14:textId="77777777" w:rsidTr="009F1D78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751A552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0E41B6A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0A09C7E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47374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20350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9FE52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27C4B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B18FD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E9222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CEDD7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12449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DF31F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8BF4D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3DCE5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2132A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A0E4B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4302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682DE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B683D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EC7F1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D345E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2CA40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9C772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312B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42D02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3731F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83CDF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81F17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8856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C24B8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D78F9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ABA99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9689C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309BC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D48D7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42D65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2644A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240A7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B33F1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89365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F69CA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E4352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D77FB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4A8C6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A54B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2E0F71A6" w14:textId="77777777" w:rsidTr="009F1D78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5362BF9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0E5BD34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73C4133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22246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DC8F1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6B2EB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ECF56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8E799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DB1FF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665AF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BB8E1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47E21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B8D03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17B7C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F1135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7F111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BEC90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3354E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4C2A4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FDFCB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D5EBE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C7BF7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08AA5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7CC13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0C8E5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BD0D5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B4F6B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69312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8F963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83594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05F98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43659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9C799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F170B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7F0F8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83741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09DCE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6CE42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7ABD7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C412C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11B9E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16C4B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847CF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BBC2B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29A0E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5BD8E52F" w14:textId="77777777" w:rsidTr="009F1D78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2187C71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70ECC83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46CAD00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9BB71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CCEF8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0E3B8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0D8A7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85154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8EF54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656C0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D44D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75F9B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F8C72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FC0FE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FC209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7AEF6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3E7B1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04D7D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D8BBF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AF549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4DBDC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75BA8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82B5D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862A2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0B22F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48EB3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74917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FE7A0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9B02C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C66FA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B6079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4E6B2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71603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857F9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7C9AB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478C8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E63C0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98D80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A4E42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D0A06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A758A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00DD7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3C7C5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7BD1B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29B38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71F128D3" w14:textId="77777777" w:rsidTr="009F1D78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2ADD1D4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7FB8370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59230CE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B22D1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79AAC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991D5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082B6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77396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337C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DEDE8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0C8F6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E5530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AE343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16F10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2AB1A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EF22E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1A9E8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3FA9A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5D6AD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D9039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6B7BE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7CB0F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9DFD7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10F91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300EA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AE810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9875C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EA5E4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2EC81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BF0A8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038D4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50758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BA6D0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F47D7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7EA16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032F2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34EEA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B4E77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21B0C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88951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D884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F1C03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68EA0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E80BA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12F29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01B7601A" w14:textId="77777777" w:rsidTr="009F1D78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4BB819A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70BD95B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3424F96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80A43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2768A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E6B6B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FD7C5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976C2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1D9CA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1006F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E7159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33BA4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7E757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CFBC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038E7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7DDD5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A08E6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8493D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2840F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16E3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FD479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AF192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64F61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40982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1B0AC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796DF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7CE91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05CB1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4D787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12524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EB55B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444B3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06288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4D17E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9A215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FD606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67C41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DB093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FE434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68A82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07CF7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ADCB6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615F2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8D07A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6A93D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352BF43B" w14:textId="77777777" w:rsidTr="009F1D78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72EE7E9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427C3D9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335340F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EF1FC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A351B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8392D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A4C0A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80C22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638E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E2AA4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AA1E0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4F0F5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0D69A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9B2A1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A9DEC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D4B49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20D58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AD741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4C59F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246C5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5D18F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94F53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8FD4C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E2F76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397F0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CB4FA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BC0CF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4A424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DCD8B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7285D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84C2F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38A3B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ECCA5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1A596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E54F7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2649C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E9C81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AED26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CBB44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CF09D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B949F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5809F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82EBC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9CCB3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2E1D6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349AAE78" w14:textId="77777777" w:rsidTr="009F1D78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72454B2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6761218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145157A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9D2A7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72EDE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1E56A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EEBE9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2D87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0606E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43609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DDAC8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30231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BFDD3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972E8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DFA6F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1509A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1F2C4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F32C0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ED399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C784B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3C1E8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6CE38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61D03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7DB8D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2877C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86FFA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0B848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E7684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998CE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BFF4A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18957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2B9D8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46F1A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B2451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10D1D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4E896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F9467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12721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AEE0C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F2DE2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417BA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3258D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87048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C663E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F33DE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36E1E2E1" w14:textId="77777777" w:rsidTr="009F1D78">
        <w:trPr>
          <w:trHeight w:val="500"/>
        </w:trPr>
        <w:tc>
          <w:tcPr>
            <w:tcW w:w="2654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shd w:val="clear" w:color="CCCCFF" w:fill="CCFFFF"/>
            <w:vAlign w:val="center"/>
            <w:hideMark/>
          </w:tcPr>
          <w:p w14:paraId="2D240C7C" w14:textId="77777777" w:rsidR="004D4BEE" w:rsidRPr="006C3CD5" w:rsidRDefault="004D4BEE" w:rsidP="009F1D78">
            <w:pPr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b/>
                <w:bCs/>
                <w:i/>
                <w:iCs/>
                <w:sz w:val="22"/>
                <w:szCs w:val="22"/>
                <w:lang w:eastAsia="hr-HR"/>
              </w:rPr>
              <w:t xml:space="preserve"> Ukupno: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CCCCFF" w:fill="CCFFFF"/>
            <w:vAlign w:val="center"/>
            <w:hideMark/>
          </w:tcPr>
          <w:p w14:paraId="5AFFB12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          -   €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CCCCFF" w:fill="CCFFFF"/>
            <w:vAlign w:val="center"/>
            <w:hideMark/>
          </w:tcPr>
          <w:p w14:paraId="1E3D447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                            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                         -   €</w:t>
            </w: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798F9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87147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29B77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6FD83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C7D36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072E8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91C04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8A0A6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BD19F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9A9DD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A6B51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7D5D9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B37F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1F436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6A324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8399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66479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D5883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D81C9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CCDE6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7D462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F9F2A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DDF30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C0A2D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33E96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8DB8F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FE679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D9406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9B2B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9A393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922DA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ED3EE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91D27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4511A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C3F4E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96768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4E705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37814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67874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BDFD7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B0D6E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31499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6451CC9C" w14:textId="77777777" w:rsidTr="009F1D78">
        <w:trPr>
          <w:trHeight w:val="282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C9993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07DE1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E130D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1C73C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93D11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CA751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FAE39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FA422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C9407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B9FA3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C07DD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A8C95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40204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24688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CA666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C8083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0DF2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AECB7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BF7ED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71374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6345D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7BEE4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71D09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5C422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6240A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5673B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A2572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F5351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01FA8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F6261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1F96E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EDA46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C957B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35EB5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91E10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73093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35288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60504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F59FF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05D81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3EACC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7861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600FD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4CF37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24EAD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30B6C28F" w14:textId="77777777" w:rsidTr="009F1D78">
        <w:trPr>
          <w:trHeight w:val="282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2377B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B417F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086E4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7C0DF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31553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9DE7B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CED95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75404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30349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5F743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FAC55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706BA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DE941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E55AC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D8655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B4039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FB451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95B5B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6999E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1298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E1E86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9D3CC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32D46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0B28F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306D5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DE9C7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2615C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1ED0E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421F8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C0CC3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6861E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81C78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D00DE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B2804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EF2AE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4EED3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EE26A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4E855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5DB01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3A6F7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D3697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820BB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09481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20ADC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B7369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295CF912" w14:textId="77777777" w:rsidTr="009F1D78">
        <w:trPr>
          <w:trHeight w:val="795"/>
        </w:trPr>
        <w:tc>
          <w:tcPr>
            <w:tcW w:w="9921" w:type="dxa"/>
            <w:gridSpan w:val="3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shd w:val="clear" w:color="808080" w:fill="CCFFFF"/>
            <w:vAlign w:val="center"/>
            <w:hideMark/>
          </w:tcPr>
          <w:p w14:paraId="6E52B12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>II.  NEIZRAVNI TROŠKOVI</w:t>
            </w: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 xml:space="preserve"> (specificirati troškove koji su neizravno uključeni u ukupne troškove projekta kao što su troškovi režija, uredskog materijala, najma prostora,..: udio najviše do 25% ukupnog proračuna)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6310C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8702B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81479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A4E6A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30F99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E50CA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2305A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9CF79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D240F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13A5B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C930B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5F21D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A21FE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ADCE5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D26E2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D9643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E6E19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69DDA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697AE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9BE57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E5EA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42A38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896BD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FA9DE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8954E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8A162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819F6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CD115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1F88E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D4E72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B3C09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EF63F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DA431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4B71D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5BF5D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F308A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A0D14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8A6BE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5B9E7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C2C7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A322F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80D44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454139BD" w14:textId="77777777" w:rsidTr="009F1D78">
        <w:trPr>
          <w:trHeight w:val="282"/>
        </w:trPr>
        <w:tc>
          <w:tcPr>
            <w:tcW w:w="2654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shd w:val="clear" w:color="CCCCFF" w:fill="CCFFFF"/>
            <w:vAlign w:val="center"/>
            <w:hideMark/>
          </w:tcPr>
          <w:p w14:paraId="6ECBE76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Naziv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CCCCFF" w:fill="CCFFFF"/>
            <w:vAlign w:val="center"/>
            <w:hideMark/>
          </w:tcPr>
          <w:p w14:paraId="1F7844C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 xml:space="preserve"> Iznos 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CCCCFF" w:fill="CCFFFF"/>
            <w:vAlign w:val="center"/>
            <w:hideMark/>
          </w:tcPr>
          <w:p w14:paraId="63F3B70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 xml:space="preserve"> Iznos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C2340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51F2B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DA177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C35C7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C017F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63BEE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9EDCB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87033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935CE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5FD09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D17C4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98B63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920A7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A8EF9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FD5F8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47BEC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6F8DC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9DB8F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CDE11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41889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2138F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93DD6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A1D20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02F19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B1DA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AD437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01339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253D7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B4B42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F606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D155E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D8A77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9DCE3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FCADC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A2B18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81A83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20135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92A8A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5CE36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8D1DB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B8F46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84085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577E07C3" w14:textId="77777777" w:rsidTr="009F1D78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7250E7B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24D6527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4D256F6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2E83C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8325B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4AB9F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CC31F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A4806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DFD74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53688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F09A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81D4A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C8297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EAA9E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85935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72F4F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2D22B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9A998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00CD5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D1B79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7D6F9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2F4CE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A6DBB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48D1F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AC486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615BB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08A1A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2F18A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D292D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5834D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EF39A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837B9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28DAB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5BABA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D4BAD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11E65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F401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0ACF6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C397D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A4920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40E7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2B839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63C63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B90D9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4A53C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46F9369D" w14:textId="77777777" w:rsidTr="009F1D78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18FC9C7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2E0BEFF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1B01323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F13CC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B495D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E5889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B5CBC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56FFE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A4621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53DB0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06911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F9926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731C5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4018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8BD83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34C1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BBD7F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8F9F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7B684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5B5D6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1C1A4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29F7E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8438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E3F12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A848D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FFB6A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0DF36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3EFFF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EDBEB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BAE14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61365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6F51E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A59C6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6CF51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02D0D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119F8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2170A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EABCF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60E9F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FD4B9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4A31E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6863E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CD3C4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8D716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43D2C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382BC98C" w14:textId="77777777" w:rsidTr="009F1D78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61B1129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6122A70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096ED3F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C79B4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9DC59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B326E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9147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C3B05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50C48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9087D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B76B3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98F45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E2CC3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C1BB5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3DC70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088B0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CAED6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01678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EE405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28668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F2708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D303C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45510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430C1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33497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96FB4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33C75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730C9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B6578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4937C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EE982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50D4F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078AD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65EB9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0AD99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4A4D5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87155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4AB71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F03A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1C527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94AAE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6D033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20F76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BEDFB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9A228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3BF9D1AE" w14:textId="77777777" w:rsidTr="009F1D78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02DFC94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5E39F60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70A00B5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E0CEB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66495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17B3A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3872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749E3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E65C8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796C7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42994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DF06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FDB76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1C59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B6A75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3DD0B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7D448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BB3B3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DBD26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2460E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A799A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BE539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98A8A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8A293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5BFF1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55122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6605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CB0BA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8BC16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87E9F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28204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6BBC7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2A8F5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CA534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E98DB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EE141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85D78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AA24B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4F760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705D9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C40CC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2BFA3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2B502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AF7E4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8D336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66F9613C" w14:textId="77777777" w:rsidTr="009F1D78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79EDE33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3631A69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29D1D0B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41DE9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05315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4241B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DF563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FBE5F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B2B22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68CE6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2BED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1F7F1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5B786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27331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DF656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42D44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D74F5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0A728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D85CF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2505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81A5D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C45A2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3B90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9EFF9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C1065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1D55C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709E2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6FA5A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335BB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53AB4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DF2E3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FCE93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CD3A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9F94B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19FAE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BBE5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821FF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122E0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7C01A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58585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41879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FBE6C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D227B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B01E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95EED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34B93B47" w14:textId="77777777" w:rsidTr="009F1D78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0814298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088A7EC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442F7F5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35635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3174B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57AEF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DFA70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16751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9758E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3BB7A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01014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9B779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485B9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EE610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0C698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3A790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40DE1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96457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F3F05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5770E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94069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CDCE8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79250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8E4D6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3CCD7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A37F5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59D58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622FA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CA102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DB5C4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6FBFA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19060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08D42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C0541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676B8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94B3B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C0657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01D0E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B8617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7F345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07FD5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8DF51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00B6C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0729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E9E31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265DA9E1" w14:textId="77777777" w:rsidTr="009F1D78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4123D18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1629435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vAlign w:val="center"/>
            <w:hideMark/>
          </w:tcPr>
          <w:p w14:paraId="480935A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5C015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AD216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E662D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6B0C2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BE0E8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40537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CFEBA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91431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C66FE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0393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5F478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47AC0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9F8C4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D4F2F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7A5EB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8FD8D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F55F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21A6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8CDA3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9CF56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7F66C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97C66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A22D1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A97C0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76E0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160FA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63BAE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06416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08E90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E1C4F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4DC30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40675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C884F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A1B8D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3D0A7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C7427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4D6A6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F8D55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1CC96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67AF7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C243E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B434E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06E23C22" w14:textId="77777777" w:rsidTr="009F1D78">
        <w:trPr>
          <w:trHeight w:val="611"/>
        </w:trPr>
        <w:tc>
          <w:tcPr>
            <w:tcW w:w="2654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shd w:val="clear" w:color="CCCCFF" w:fill="CCFFFF"/>
            <w:vAlign w:val="center"/>
            <w:hideMark/>
          </w:tcPr>
          <w:p w14:paraId="724AE62A" w14:textId="77777777" w:rsidR="004D4BEE" w:rsidRPr="006C3CD5" w:rsidRDefault="004D4BEE" w:rsidP="009F1D78">
            <w:pPr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b/>
                <w:bCs/>
                <w:i/>
                <w:iCs/>
                <w:sz w:val="22"/>
                <w:szCs w:val="22"/>
                <w:lang w:eastAsia="hr-HR"/>
              </w:rPr>
              <w:t xml:space="preserve"> Ukupno: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CCCCFF" w:fill="CCFFFF"/>
            <w:vAlign w:val="center"/>
            <w:hideMark/>
          </w:tcPr>
          <w:p w14:paraId="3E6CD9C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                     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                          -   €</w:t>
            </w: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CCCCFF" w:fill="CCFFFF"/>
            <w:vAlign w:val="center"/>
            <w:hideMark/>
          </w:tcPr>
          <w:p w14:paraId="70EAD51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                                                  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          -   €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FDEFF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EB55C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45BF8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D185E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0A72B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E0A09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7E8CB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E90E9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E2777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0E401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BD71B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C1797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5E86B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63710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F2E84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C5355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9B629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22A9A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D3413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7A854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57862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C34B9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3767C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95E0D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DF68F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CA321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F10B0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3FED0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73BEF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72CD4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39B65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15311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0971D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60EBD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4493C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E6697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683C0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D42E9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0D14E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E8A46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F8219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2D88B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4B2BF740" w14:textId="77777777" w:rsidTr="009F1D78">
        <w:trPr>
          <w:trHeight w:val="282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2996A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8473C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59A81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91CF8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D218E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1105C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17197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393F1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36A3D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38F97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C78CE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75034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0BD60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1F4B9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A4F49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4933C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54461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11B04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A572E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360E9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D993D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0862D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C38DA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1DC2B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C4B7A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C6908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A4806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DF1A6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04CEB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7C030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8CD94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77E89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23798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F9BCD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EF9C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51D1A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E5365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230F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FD8F0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65FAA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4EC2F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9A0A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B5A96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30696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48428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759D00CB" w14:textId="77777777" w:rsidTr="009F1D78">
        <w:trPr>
          <w:trHeight w:val="282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B9286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50665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73E15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9995F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1BBF4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862C2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58F62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E877D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4AFB2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91E4E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0754A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483F4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AFB75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1A7CA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2D9F1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3BF4B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27EA6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57FD5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9E7B2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E72F8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1830C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13319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62EAD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D70FC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85BD9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C7BB8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065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0C7C6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0DB55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F1B0D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1A7F8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9B30D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AD770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BB457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64D9D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0617B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C8EF6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94D1B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3DC25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54E57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F49F4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8F9A2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1A5DF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94317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3B50F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56FCA1BA" w14:textId="77777777" w:rsidTr="009F1D78">
        <w:trPr>
          <w:trHeight w:val="300"/>
        </w:trPr>
        <w:tc>
          <w:tcPr>
            <w:tcW w:w="2654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shd w:val="clear" w:color="CCCCFF" w:fill="CCFFFF"/>
            <w:vAlign w:val="center"/>
            <w:hideMark/>
          </w:tcPr>
          <w:p w14:paraId="2334646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Izravni troškovi </w:t>
            </w:r>
          </w:p>
        </w:tc>
        <w:tc>
          <w:tcPr>
            <w:tcW w:w="3300" w:type="dxa"/>
            <w:tcBorders>
              <w:top w:val="single" w:sz="4" w:space="0" w:color="800080"/>
              <w:left w:val="nil"/>
              <w:bottom w:val="single" w:sz="4" w:space="0" w:color="800080"/>
              <w:right w:val="single" w:sz="4" w:space="0" w:color="800080"/>
            </w:tcBorders>
            <w:shd w:val="clear" w:color="CCCCFF" w:fill="CCFFFF"/>
            <w:vAlign w:val="center"/>
            <w:hideMark/>
          </w:tcPr>
          <w:p w14:paraId="2BFBC82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                    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                             - €</w:t>
            </w:r>
          </w:p>
        </w:tc>
        <w:tc>
          <w:tcPr>
            <w:tcW w:w="3967" w:type="dxa"/>
            <w:tcBorders>
              <w:top w:val="single" w:sz="4" w:space="0" w:color="800080"/>
              <w:left w:val="nil"/>
              <w:bottom w:val="single" w:sz="4" w:space="0" w:color="800080"/>
              <w:right w:val="single" w:sz="4" w:space="0" w:color="800080"/>
            </w:tcBorders>
            <w:shd w:val="clear" w:color="CCCCFF" w:fill="CCFFFF"/>
            <w:vAlign w:val="center"/>
            <w:hideMark/>
          </w:tcPr>
          <w:p w14:paraId="753AAE7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                                                      -   </w:t>
            </w:r>
            <w:r w:rsidRPr="00E61EA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€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435EA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92DD4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40820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C9231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539C9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AC4EE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5B2D1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DE726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D87E9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7E1DA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44A0F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DF923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F8750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AEB12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D04CE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2811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C0683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6BCE2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D1119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9C18F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763FB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76A7E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14BFC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0F2F1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8E0C0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70226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4128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6668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B750E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A8B42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13C8A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06A1D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7C6F6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CBA82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FDB34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D4C14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07A9F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11500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375BA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C40A5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CD319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F4A8C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65466C61" w14:textId="77777777" w:rsidTr="009F1D78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shd w:val="clear" w:color="CCCCFF" w:fill="CCFFFF"/>
            <w:vAlign w:val="center"/>
            <w:hideMark/>
          </w:tcPr>
          <w:p w14:paraId="34D553E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Neizravni troškovi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CCCCFF" w:fill="CCFFFF"/>
            <w:vAlign w:val="center"/>
            <w:hideMark/>
          </w:tcPr>
          <w:p w14:paraId="7701B8D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                  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                              -   € 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CCCCFF" w:fill="CCFFFF"/>
            <w:vAlign w:val="center"/>
            <w:hideMark/>
          </w:tcPr>
          <w:p w14:paraId="181DC33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                                                      -   </w:t>
            </w:r>
            <w:r w:rsidRPr="00E61EA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€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D7C39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7850A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BBD33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A3B58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79061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EB83C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2B914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715A4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A1884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F5B28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CEE1B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B659A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999D7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3B344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5245D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4F0B9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CBE0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2FD6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0FC01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4824B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B65B5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DA51E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83C63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8A6B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FFA54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753C0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8C0C0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B6CA6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EB08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47C56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6BB78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6CDD6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77BCE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977C3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85BCC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A6D90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DFF19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446C8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051B5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F6A25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BE8CE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2FE3E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3CA7D84D" w14:textId="77777777" w:rsidTr="009F1D78">
        <w:trPr>
          <w:trHeight w:val="300"/>
        </w:trPr>
        <w:tc>
          <w:tcPr>
            <w:tcW w:w="2654" w:type="dxa"/>
            <w:tcBorders>
              <w:top w:val="nil"/>
              <w:left w:val="single" w:sz="4" w:space="0" w:color="800080"/>
              <w:bottom w:val="single" w:sz="4" w:space="0" w:color="800080"/>
              <w:right w:val="single" w:sz="4" w:space="0" w:color="800080"/>
            </w:tcBorders>
            <w:shd w:val="clear" w:color="CCCCFF" w:fill="CCFFFF"/>
            <w:vAlign w:val="center"/>
            <w:hideMark/>
          </w:tcPr>
          <w:p w14:paraId="59B8BB2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Sveukupno (I+II)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CCCCFF" w:fill="CCFFFF"/>
            <w:vAlign w:val="center"/>
            <w:hideMark/>
          </w:tcPr>
          <w:p w14:paraId="1EF1837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                     </w:t>
            </w: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                          </w:t>
            </w: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-   </w:t>
            </w:r>
            <w:r w:rsidRPr="00E61EA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€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4" w:space="0" w:color="800080"/>
              <w:right w:val="single" w:sz="4" w:space="0" w:color="800080"/>
            </w:tcBorders>
            <w:shd w:val="clear" w:color="CCCCFF" w:fill="CCFFFF"/>
            <w:vAlign w:val="center"/>
            <w:hideMark/>
          </w:tcPr>
          <w:p w14:paraId="324C549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                                                      -   </w:t>
            </w:r>
            <w:r w:rsidRPr="00E61EA2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€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55730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2AB56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7DEC7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E44B1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22B43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684E3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8C67B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73E75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EEB3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128B6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7BA46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5EA1B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6DC57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3D289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4C0CB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8FC43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F4D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29653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1C481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06902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D4A39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94FB5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7B6C3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F3162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A5BB6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12FAB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2A17F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E69A3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B6823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ADB90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A09EA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F36DB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C4174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BD37C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1062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272AE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A5436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16657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4014F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706C0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ECC91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EA756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69257428" w14:textId="77777777" w:rsidTr="009F1D78">
        <w:trPr>
          <w:trHeight w:val="282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21C59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A4D2A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31D9A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77FA7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CF96E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DD955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B791C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5FA72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9D522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66403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BB77B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EBB41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8BAA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EADB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EBB6D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D198F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E60D2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94623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87F2C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78A0B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BB6F9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B3DFA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97B23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9C58F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0EFBE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E217B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B4C90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9113E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B5FA4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507DA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F1E23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800A5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193B1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FDB86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9729D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2D1DA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D890B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34F45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8F172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783A0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5769A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7DD5B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7D568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6C582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7F6A8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2462C2BC" w14:textId="77777777" w:rsidTr="009F1D78">
        <w:trPr>
          <w:trHeight w:val="364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E6238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>Potpis voditelja/voditeljice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EF68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 xml:space="preserve">               </w:t>
            </w: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>MP</w:t>
            </w:r>
          </w:p>
        </w:tc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752B4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>Potpis osobe ovlaštene za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0A3B8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998F3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19188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CEAA7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6DF72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AFC3A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F0A1E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7FC70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4170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F4A1E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F377C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46DFD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07019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D4012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3DEB9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8414A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98D8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586B9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241BA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45BE6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A6E62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D8A43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1F917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1D504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9CEAB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E62AA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001CC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5C76F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4C29E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F09D1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C8810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0BEB5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50998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E0AC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91875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01A37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E7FE8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1CE1D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058D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2DB76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E1CF3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D696C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3E0FCEE7" w14:textId="77777777" w:rsidTr="009F1D78">
        <w:trPr>
          <w:trHeight w:val="282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D55E7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>projekta: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96EA7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AD468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  <w:t>zastupanje: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77491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3CAD7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D8409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33CDA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675B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BE975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C1B93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EBDC6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726E2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F96E4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08103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626B2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B50C2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A050B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44814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1292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33E61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0F4AB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B2FF9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040FE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E31F2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2E2BB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13AC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485F2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76140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EA723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2C412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CC769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ED8D1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4B75B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EFC1B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E6D02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C907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CEB0F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68EDF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7E19E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B5D3A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862C0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54BBE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B943D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6C6E6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D4B42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1A1A4A1C" w14:textId="77777777" w:rsidTr="009F1D78">
        <w:trPr>
          <w:trHeight w:val="282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1372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2CC43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6FE937" w14:textId="77777777" w:rsidR="004D4BEE" w:rsidRPr="006C3CD5" w:rsidRDefault="004D4BEE" w:rsidP="009F1D78">
            <w:pPr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52B32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AFC6A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647BD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F0918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0C6D8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D344A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FD049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A5295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2F947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5EA8D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80084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C9C91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34F7A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EDD7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53502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38041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030C6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00927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004D4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A1797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E319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8203E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DD047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014EF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3FAF8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3CA3C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64FBA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177CD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1CA33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AE327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D410D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971F1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90692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1E049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A3A48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EC5A7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57454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09513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7C989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F5F5E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E66E3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1FE82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54F5C676" w14:textId="77777777" w:rsidTr="009F1D78">
        <w:trPr>
          <w:trHeight w:val="518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99D1A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_____________________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0CBBB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8A14A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______________________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4714D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F79BE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25BDC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EF07C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0996C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EA79C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4EC28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8A6D5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91A5C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2ABB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D1C02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C6697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C9FD3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04C74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5ED36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DFF41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A538D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82089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91429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B415E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B97CF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ACF3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ED3F0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726A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B21F2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629A4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C6421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E2E03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C1B3F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21035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89CB7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4F6A2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A9010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98A09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54914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56FA6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D153E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8CA2E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51630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512D2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3F208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D03E6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13C863A9" w14:textId="77777777" w:rsidTr="009F1D78">
        <w:trPr>
          <w:trHeight w:val="30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CB71A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D5381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D5AB6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1CD76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8117A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74940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603CF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0EC65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ABFF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02EC2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29647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FFDEB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079E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22A30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D5689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1B086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1F430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5BEA1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30602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E686C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CE21E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F7033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442C1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BCAD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81703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BA230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DF915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D7E53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044D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DCF2B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58732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46981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45FDB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23B21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732CC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8A098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9CC9E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FA6EE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D281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77356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49516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C3D00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0F811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D746B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BF9BC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57958D39" w14:textId="77777777" w:rsidTr="009F1D78">
        <w:trPr>
          <w:trHeight w:val="300"/>
        </w:trPr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A4049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51DA0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26BE2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589B4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49E1D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69C6E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0122C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A0EED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F8465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F37F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03000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26068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D65DE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DCA14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25375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C9680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A81FB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D5AD9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7121F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2FFB3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C5063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8CE78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9A83E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C208C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D8BE4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084B7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42D08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46471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2165B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7143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DF3E7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6B8BB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DC698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CA90F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8B49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A4E2B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9B5D5B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5926B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F900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B52A1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1CB47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44C3E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1C3A0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E9FDF9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C1097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  <w:tr w:rsidR="004D4BEE" w:rsidRPr="006C3CD5" w14:paraId="715FAA92" w14:textId="77777777" w:rsidTr="009F1D78">
        <w:trPr>
          <w:trHeight w:val="255"/>
        </w:trPr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579FD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U ___</w:t>
            </w:r>
            <w: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_________________ , ___________2026</w:t>
            </w:r>
            <w:r w:rsidRPr="006C3CD5"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  <w:t>.</w:t>
            </w:r>
          </w:p>
        </w:tc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9CF18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EA6E6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9A659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39566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B5B9B7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A26FB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43E8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FECD3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1324C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6947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29D56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D5B4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D4E60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8A606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A14DE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363B6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91F03A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B9CD3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01AEC3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9A402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B5BA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16EBF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66DFE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A7BEB0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4B3AC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19EFA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0AD47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84F4E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B42A7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CD19CD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63A4C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B4BE21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EEEA68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A3594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A47C7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47B73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4DD9CE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A99F95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5BF89C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5D5EA6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04E84F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510F04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B9F102" w14:textId="77777777" w:rsidR="004D4BEE" w:rsidRPr="006C3CD5" w:rsidRDefault="004D4BEE" w:rsidP="009F1D78">
            <w:pPr>
              <w:rPr>
                <w:rFonts w:ascii="Calibri" w:eastAsia="Times New Roman" w:hAnsi="Calibri" w:cs="Calibri"/>
                <w:sz w:val="22"/>
                <w:szCs w:val="22"/>
                <w:lang w:eastAsia="hr-HR"/>
              </w:rPr>
            </w:pPr>
          </w:p>
        </w:tc>
      </w:tr>
    </w:tbl>
    <w:p w14:paraId="7E1FA2DD" w14:textId="77777777" w:rsidR="004D4BEE" w:rsidRPr="0004263A" w:rsidRDefault="004D4BEE" w:rsidP="004D4BEE"/>
    <w:p w14:paraId="1EB7F3FE" w14:textId="77777777" w:rsidR="004D4BEE" w:rsidRPr="0004263A" w:rsidRDefault="004D4BEE" w:rsidP="004D4BEE"/>
    <w:p w14:paraId="3B847368" w14:textId="77777777" w:rsidR="00FE5FAE" w:rsidRDefault="00FE5FAE" w:rsidP="00150F2B">
      <w:pPr>
        <w:pStyle w:val="NpKrka-Normal"/>
      </w:pPr>
    </w:p>
    <w:sectPr w:rsidR="00FE5FAE" w:rsidSect="00914DA7">
      <w:headerReference w:type="default" r:id="rId8"/>
      <w:type w:val="continuous"/>
      <w:pgSz w:w="11900" w:h="16840" w:code="9"/>
      <w:pgMar w:top="3162" w:right="1418" w:bottom="1985" w:left="1418" w:header="1418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77F0B" w14:textId="77777777" w:rsidR="00980DD8" w:rsidRDefault="00980DD8" w:rsidP="00DA6866">
      <w:r>
        <w:separator/>
      </w:r>
    </w:p>
  </w:endnote>
  <w:endnote w:type="continuationSeparator" w:id="0">
    <w:p w14:paraId="4200BD6A" w14:textId="77777777" w:rsidR="00980DD8" w:rsidRDefault="00980DD8" w:rsidP="00DA6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yponineSans Pro Normal">
    <w:altName w:val="Arial"/>
    <w:panose1 w:val="00000000000000000000"/>
    <w:charset w:val="00"/>
    <w:family w:val="modern"/>
    <w:notTrueType/>
    <w:pitch w:val="variable"/>
    <w:sig w:usb0="00000001" w:usb1="4001E47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ngsana New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DCBAE" w14:textId="77777777" w:rsidR="00980DD8" w:rsidRDefault="00980DD8" w:rsidP="00DA6866">
      <w:r>
        <w:separator/>
      </w:r>
    </w:p>
  </w:footnote>
  <w:footnote w:type="continuationSeparator" w:id="0">
    <w:p w14:paraId="6208C0E9" w14:textId="77777777" w:rsidR="00980DD8" w:rsidRDefault="00980DD8" w:rsidP="00DA6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D0B21" w14:textId="77777777" w:rsidR="00914DA7" w:rsidRDefault="00914DA7">
    <w:r>
      <w:rPr>
        <w:noProof/>
      </w:rPr>
      <w:drawing>
        <wp:inline distT="0" distB="0" distL="0" distR="0" wp14:anchorId="22607FC6" wp14:editId="6B128F11">
          <wp:extent cx="5755640" cy="546735"/>
          <wp:effectExtent l="0" t="0" r="0" b="5715"/>
          <wp:docPr id="69236737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5113248" name="Slika 9651132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40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A46DC5"/>
    <w:multiLevelType w:val="hybridMultilevel"/>
    <w:tmpl w:val="66121D3C"/>
    <w:lvl w:ilvl="0" w:tplc="53C6636A">
      <w:numFmt w:val="bullet"/>
      <w:lvlText w:val="-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5740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BEE"/>
    <w:rsid w:val="00007AD2"/>
    <w:rsid w:val="000216BD"/>
    <w:rsid w:val="00061788"/>
    <w:rsid w:val="000651C7"/>
    <w:rsid w:val="000D6F4B"/>
    <w:rsid w:val="00115434"/>
    <w:rsid w:val="001179D0"/>
    <w:rsid w:val="00150F2B"/>
    <w:rsid w:val="00152C85"/>
    <w:rsid w:val="001B1F01"/>
    <w:rsid w:val="001B6311"/>
    <w:rsid w:val="001F040E"/>
    <w:rsid w:val="00200640"/>
    <w:rsid w:val="00226B35"/>
    <w:rsid w:val="0024317E"/>
    <w:rsid w:val="00283978"/>
    <w:rsid w:val="002D5A20"/>
    <w:rsid w:val="00313B9A"/>
    <w:rsid w:val="0035316E"/>
    <w:rsid w:val="003866E0"/>
    <w:rsid w:val="003E69A7"/>
    <w:rsid w:val="00401E00"/>
    <w:rsid w:val="0043222C"/>
    <w:rsid w:val="0045049D"/>
    <w:rsid w:val="00451368"/>
    <w:rsid w:val="00454E8A"/>
    <w:rsid w:val="004551CC"/>
    <w:rsid w:val="00471178"/>
    <w:rsid w:val="00474E85"/>
    <w:rsid w:val="0047534C"/>
    <w:rsid w:val="0048536E"/>
    <w:rsid w:val="004951EE"/>
    <w:rsid w:val="004D0B6D"/>
    <w:rsid w:val="004D4BEE"/>
    <w:rsid w:val="00507E27"/>
    <w:rsid w:val="00525B1D"/>
    <w:rsid w:val="00531263"/>
    <w:rsid w:val="005605C3"/>
    <w:rsid w:val="005A5680"/>
    <w:rsid w:val="005F3EBA"/>
    <w:rsid w:val="005F7B01"/>
    <w:rsid w:val="00601A78"/>
    <w:rsid w:val="00605E53"/>
    <w:rsid w:val="00620ACA"/>
    <w:rsid w:val="0062328F"/>
    <w:rsid w:val="00640284"/>
    <w:rsid w:val="0064629F"/>
    <w:rsid w:val="00662A2B"/>
    <w:rsid w:val="0068096D"/>
    <w:rsid w:val="006B7068"/>
    <w:rsid w:val="006E5DEE"/>
    <w:rsid w:val="007233EE"/>
    <w:rsid w:val="00727078"/>
    <w:rsid w:val="00734778"/>
    <w:rsid w:val="00744EEB"/>
    <w:rsid w:val="007651D5"/>
    <w:rsid w:val="00774990"/>
    <w:rsid w:val="00780B4A"/>
    <w:rsid w:val="007A4F69"/>
    <w:rsid w:val="007D1965"/>
    <w:rsid w:val="007F30DC"/>
    <w:rsid w:val="00825323"/>
    <w:rsid w:val="00862E49"/>
    <w:rsid w:val="00885F9B"/>
    <w:rsid w:val="00891EED"/>
    <w:rsid w:val="008A0D83"/>
    <w:rsid w:val="008A7836"/>
    <w:rsid w:val="008C5F8F"/>
    <w:rsid w:val="008E3984"/>
    <w:rsid w:val="0090407B"/>
    <w:rsid w:val="0091387E"/>
    <w:rsid w:val="00914DA7"/>
    <w:rsid w:val="0094064D"/>
    <w:rsid w:val="009431A7"/>
    <w:rsid w:val="009638D9"/>
    <w:rsid w:val="00974C81"/>
    <w:rsid w:val="00980DD8"/>
    <w:rsid w:val="009910C7"/>
    <w:rsid w:val="009D7685"/>
    <w:rsid w:val="009E7EA7"/>
    <w:rsid w:val="009F4F18"/>
    <w:rsid w:val="009F5F15"/>
    <w:rsid w:val="00A03E3C"/>
    <w:rsid w:val="00A721A1"/>
    <w:rsid w:val="00AC7EE6"/>
    <w:rsid w:val="00AE366B"/>
    <w:rsid w:val="00B071BE"/>
    <w:rsid w:val="00B16053"/>
    <w:rsid w:val="00B24AA7"/>
    <w:rsid w:val="00B41ACC"/>
    <w:rsid w:val="00B87B10"/>
    <w:rsid w:val="00B928AB"/>
    <w:rsid w:val="00BA5251"/>
    <w:rsid w:val="00BB738B"/>
    <w:rsid w:val="00BE4287"/>
    <w:rsid w:val="00C266EA"/>
    <w:rsid w:val="00CC0AF0"/>
    <w:rsid w:val="00CC1099"/>
    <w:rsid w:val="00CC4FA4"/>
    <w:rsid w:val="00CE3296"/>
    <w:rsid w:val="00D17334"/>
    <w:rsid w:val="00D53318"/>
    <w:rsid w:val="00DA14F5"/>
    <w:rsid w:val="00DA2D44"/>
    <w:rsid w:val="00DA58F5"/>
    <w:rsid w:val="00DA6866"/>
    <w:rsid w:val="00DC3BFA"/>
    <w:rsid w:val="00DE0311"/>
    <w:rsid w:val="00DE1A5F"/>
    <w:rsid w:val="00DF298D"/>
    <w:rsid w:val="00DF6F8D"/>
    <w:rsid w:val="00E1310C"/>
    <w:rsid w:val="00E16DCC"/>
    <w:rsid w:val="00E34EFB"/>
    <w:rsid w:val="00ED7672"/>
    <w:rsid w:val="00F15D8E"/>
    <w:rsid w:val="00F750E6"/>
    <w:rsid w:val="00F81523"/>
    <w:rsid w:val="00FB4DA8"/>
    <w:rsid w:val="00FD4126"/>
    <w:rsid w:val="00FE5FA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452E2A"/>
  <w15:docId w15:val="{1D84742A-5196-448B-8901-A9D4558DF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hr-HR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BEE"/>
    <w:rPr>
      <w:rFonts w:ascii="TyponineSans Pro Normal" w:hAnsi="TyponineSans Pro Normal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7233EE"/>
    <w:pPr>
      <w:keepNext/>
      <w:spacing w:before="240" w:after="60"/>
      <w:outlineLvl w:val="0"/>
    </w:pPr>
    <w:rPr>
      <w:rFonts w:ascii="Calibri" w:eastAsia="MS Gothic" w:hAnsi="Calibri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qFormat/>
    <w:rsid w:val="007233EE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651C7"/>
    <w:rPr>
      <w:rFonts w:ascii="Lucida Grande" w:hAnsi="Lucida Grande" w:cs="Lucida Grande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0651C7"/>
    <w:rPr>
      <w:rFonts w:ascii="Lucida Grande" w:hAnsi="Lucida Grande" w:cs="Lucida Grande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C266EA"/>
    <w:pPr>
      <w:tabs>
        <w:tab w:val="center" w:pos="4320"/>
        <w:tab w:val="right" w:pos="8640"/>
      </w:tabs>
    </w:pPr>
    <w:rPr>
      <w:rFonts w:ascii="Cambria" w:hAnsi="Cambria"/>
      <w:sz w:val="24"/>
      <w:szCs w:val="24"/>
    </w:rPr>
  </w:style>
  <w:style w:type="character" w:customStyle="1" w:styleId="ZaglavljeChar">
    <w:name w:val="Zaglavlje Char"/>
    <w:link w:val="Zaglavlje"/>
    <w:uiPriority w:val="99"/>
    <w:rsid w:val="00C266EA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C266EA"/>
    <w:pPr>
      <w:tabs>
        <w:tab w:val="center" w:pos="4320"/>
        <w:tab w:val="right" w:pos="8640"/>
      </w:tabs>
    </w:pPr>
    <w:rPr>
      <w:rFonts w:ascii="Cambria" w:hAnsi="Cambria"/>
      <w:sz w:val="24"/>
      <w:szCs w:val="24"/>
    </w:rPr>
  </w:style>
  <w:style w:type="paragraph" w:customStyle="1" w:styleId="NpKrka-Normal">
    <w:name w:val="NpKrka - Normal"/>
    <w:basedOn w:val="Normal"/>
    <w:qFormat/>
    <w:rsid w:val="000D6F4B"/>
    <w:rPr>
      <w:rFonts w:ascii="Calibri" w:hAnsi="Calibri"/>
    </w:rPr>
  </w:style>
  <w:style w:type="character" w:styleId="Brojstranice">
    <w:name w:val="page number"/>
    <w:uiPriority w:val="99"/>
    <w:semiHidden/>
    <w:unhideWhenUsed/>
    <w:rsid w:val="001B1F01"/>
  </w:style>
  <w:style w:type="character" w:customStyle="1" w:styleId="Naslov1Char">
    <w:name w:val="Naslov 1 Char"/>
    <w:link w:val="Naslov1"/>
    <w:uiPriority w:val="9"/>
    <w:rsid w:val="007233EE"/>
    <w:rPr>
      <w:rFonts w:ascii="Calibri" w:eastAsia="MS Gothic" w:hAnsi="Calibri" w:cs="Times New Roman"/>
      <w:b/>
      <w:bCs/>
      <w:kern w:val="32"/>
      <w:sz w:val="32"/>
      <w:szCs w:val="32"/>
    </w:rPr>
  </w:style>
  <w:style w:type="paragraph" w:customStyle="1" w:styleId="NpKrka-Naslov">
    <w:name w:val="NpKrka - Naslov"/>
    <w:basedOn w:val="NpKrka-Normal"/>
    <w:qFormat/>
    <w:rsid w:val="00744EEB"/>
    <w:rPr>
      <w:sz w:val="26"/>
    </w:rPr>
  </w:style>
  <w:style w:type="paragraph" w:customStyle="1" w:styleId="NpKrka-Podnaslov">
    <w:name w:val="NpKrka - Podnaslov"/>
    <w:basedOn w:val="NpKrka-Normal"/>
    <w:qFormat/>
    <w:rsid w:val="00744EEB"/>
    <w:rPr>
      <w:b/>
      <w:sz w:val="22"/>
    </w:rPr>
  </w:style>
  <w:style w:type="character" w:customStyle="1" w:styleId="Naslov2Char">
    <w:name w:val="Naslov 2 Char"/>
    <w:link w:val="Naslov2"/>
    <w:uiPriority w:val="9"/>
    <w:rsid w:val="007233EE"/>
    <w:rPr>
      <w:rFonts w:ascii="Calibri" w:eastAsia="MS Gothic" w:hAnsi="Calibri" w:cs="Times New Roman"/>
      <w:b/>
      <w:bCs/>
      <w:i/>
      <w:iCs/>
      <w:sz w:val="28"/>
      <w:szCs w:val="28"/>
    </w:rPr>
  </w:style>
  <w:style w:type="paragraph" w:styleId="Naslov">
    <w:name w:val="Title"/>
    <w:basedOn w:val="Normal"/>
    <w:next w:val="Normal"/>
    <w:link w:val="NaslovChar"/>
    <w:uiPriority w:val="10"/>
    <w:qFormat/>
    <w:rsid w:val="007233EE"/>
    <w:pPr>
      <w:spacing w:before="240" w:after="60"/>
      <w:jc w:val="center"/>
      <w:outlineLvl w:val="0"/>
    </w:pPr>
    <w:rPr>
      <w:rFonts w:ascii="Calibri" w:eastAsia="MS Gothic" w:hAnsi="Calibri"/>
      <w:b/>
      <w:bCs/>
      <w:kern w:val="28"/>
      <w:sz w:val="32"/>
      <w:szCs w:val="32"/>
    </w:rPr>
  </w:style>
  <w:style w:type="character" w:customStyle="1" w:styleId="NaslovChar">
    <w:name w:val="Naslov Char"/>
    <w:link w:val="Naslov"/>
    <w:uiPriority w:val="10"/>
    <w:rsid w:val="007233EE"/>
    <w:rPr>
      <w:rFonts w:ascii="Calibri" w:eastAsia="MS Gothic" w:hAnsi="Calibri" w:cs="Times New Roman"/>
      <w:b/>
      <w:bCs/>
      <w:kern w:val="28"/>
      <w:sz w:val="32"/>
      <w:szCs w:val="32"/>
    </w:rPr>
  </w:style>
  <w:style w:type="character" w:customStyle="1" w:styleId="PodnojeChar">
    <w:name w:val="Podnožje Char"/>
    <w:link w:val="Podnoje"/>
    <w:uiPriority w:val="99"/>
    <w:rsid w:val="00C266EA"/>
    <w:rPr>
      <w:sz w:val="24"/>
      <w:szCs w:val="24"/>
    </w:rPr>
  </w:style>
  <w:style w:type="paragraph" w:customStyle="1" w:styleId="NpKrka-Adresaprimatelja">
    <w:name w:val="NpKrka - Adresa primatelja"/>
    <w:basedOn w:val="NpKrka-Normal"/>
    <w:qFormat/>
    <w:rsid w:val="00605E53"/>
    <w:rPr>
      <w:sz w:val="26"/>
    </w:rPr>
  </w:style>
  <w:style w:type="character" w:styleId="Hiperveza">
    <w:name w:val="Hyperlink"/>
    <w:uiPriority w:val="99"/>
    <w:semiHidden/>
    <w:unhideWhenUsed/>
    <w:rsid w:val="004D4BEE"/>
    <w:rPr>
      <w:color w:val="0000FF"/>
      <w:u w:val="single"/>
    </w:rPr>
  </w:style>
  <w:style w:type="character" w:styleId="SlijeenaHiperveza">
    <w:name w:val="FollowedHyperlink"/>
    <w:uiPriority w:val="99"/>
    <w:semiHidden/>
    <w:unhideWhenUsed/>
    <w:rsid w:val="004D4BEE"/>
    <w:rPr>
      <w:color w:val="800080"/>
      <w:u w:val="single"/>
    </w:rPr>
  </w:style>
  <w:style w:type="paragraph" w:customStyle="1" w:styleId="font0">
    <w:name w:val="font0"/>
    <w:basedOn w:val="Normal"/>
    <w:rsid w:val="004D4BEE"/>
    <w:pPr>
      <w:spacing w:before="100" w:beforeAutospacing="1" w:after="100" w:afterAutospacing="1"/>
    </w:pPr>
    <w:rPr>
      <w:rFonts w:ascii="Arial" w:eastAsia="Times New Roman" w:hAnsi="Arial" w:cs="Arial"/>
      <w:lang w:eastAsia="hr-HR"/>
    </w:rPr>
  </w:style>
  <w:style w:type="paragraph" w:customStyle="1" w:styleId="font5">
    <w:name w:val="font5"/>
    <w:basedOn w:val="Normal"/>
    <w:rsid w:val="004D4BEE"/>
    <w:pPr>
      <w:spacing w:before="100" w:beforeAutospacing="1" w:after="100" w:afterAutospacing="1"/>
    </w:pPr>
    <w:rPr>
      <w:rFonts w:ascii="Calibri" w:eastAsia="Times New Roman" w:hAnsi="Calibri" w:cs="Calibri"/>
      <w:sz w:val="22"/>
      <w:szCs w:val="22"/>
      <w:lang w:eastAsia="hr-HR"/>
    </w:rPr>
  </w:style>
  <w:style w:type="paragraph" w:customStyle="1" w:styleId="font6">
    <w:name w:val="font6"/>
    <w:basedOn w:val="Normal"/>
    <w:rsid w:val="004D4BEE"/>
    <w:pPr>
      <w:spacing w:before="100" w:beforeAutospacing="1" w:after="100" w:afterAutospacing="1"/>
    </w:pPr>
    <w:rPr>
      <w:rFonts w:ascii="Calibri" w:eastAsia="Times New Roman" w:hAnsi="Calibri" w:cs="Calibri"/>
      <w:b/>
      <w:bCs/>
      <w:sz w:val="22"/>
      <w:szCs w:val="22"/>
      <w:lang w:eastAsia="hr-HR"/>
    </w:rPr>
  </w:style>
  <w:style w:type="paragraph" w:customStyle="1" w:styleId="font7">
    <w:name w:val="font7"/>
    <w:basedOn w:val="Normal"/>
    <w:rsid w:val="004D4BEE"/>
    <w:pPr>
      <w:spacing w:before="100" w:beforeAutospacing="1" w:after="100" w:afterAutospacing="1"/>
    </w:pPr>
    <w:rPr>
      <w:rFonts w:ascii="Calibri" w:eastAsia="Times New Roman" w:hAnsi="Calibri" w:cs="Calibri"/>
      <w:sz w:val="22"/>
      <w:szCs w:val="22"/>
      <w:lang w:eastAsia="hr-HR"/>
    </w:rPr>
  </w:style>
  <w:style w:type="paragraph" w:customStyle="1" w:styleId="xl69">
    <w:name w:val="xl69"/>
    <w:basedOn w:val="Normal"/>
    <w:rsid w:val="004D4BEE"/>
    <w:pPr>
      <w:spacing w:before="100" w:beforeAutospacing="1" w:after="100" w:afterAutospacing="1"/>
      <w:textAlignment w:val="center"/>
    </w:pPr>
    <w:rPr>
      <w:rFonts w:ascii="Calibri" w:eastAsia="Times New Roman" w:hAnsi="Calibri" w:cs="Calibri"/>
      <w:sz w:val="22"/>
      <w:szCs w:val="22"/>
      <w:lang w:eastAsia="hr-HR"/>
    </w:rPr>
  </w:style>
  <w:style w:type="paragraph" w:customStyle="1" w:styleId="xl70">
    <w:name w:val="xl70"/>
    <w:basedOn w:val="Normal"/>
    <w:rsid w:val="004D4BEE"/>
    <w:pPr>
      <w:spacing w:before="100" w:beforeAutospacing="1" w:after="100" w:afterAutospacing="1"/>
      <w:textAlignment w:val="center"/>
    </w:pPr>
    <w:rPr>
      <w:rFonts w:ascii="Calibri" w:eastAsia="Times New Roman" w:hAnsi="Calibri" w:cs="Calibri"/>
      <w:sz w:val="22"/>
      <w:szCs w:val="22"/>
      <w:lang w:eastAsia="hr-HR"/>
    </w:rPr>
  </w:style>
  <w:style w:type="paragraph" w:customStyle="1" w:styleId="xl71">
    <w:name w:val="xl71"/>
    <w:basedOn w:val="Normal"/>
    <w:rsid w:val="004D4BEE"/>
    <w:pPr>
      <w:spacing w:before="100" w:beforeAutospacing="1" w:after="100" w:afterAutospacing="1"/>
      <w:textAlignment w:val="center"/>
    </w:pPr>
    <w:rPr>
      <w:rFonts w:ascii="Calibri" w:eastAsia="Times New Roman" w:hAnsi="Calibri" w:cs="Calibri"/>
      <w:b/>
      <w:bCs/>
      <w:sz w:val="22"/>
      <w:szCs w:val="22"/>
      <w:lang w:eastAsia="hr-HR"/>
    </w:rPr>
  </w:style>
  <w:style w:type="paragraph" w:customStyle="1" w:styleId="xl72">
    <w:name w:val="xl72"/>
    <w:basedOn w:val="Normal"/>
    <w:rsid w:val="004D4BEE"/>
    <w:pP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2"/>
      <w:szCs w:val="22"/>
      <w:lang w:eastAsia="hr-HR"/>
    </w:rPr>
  </w:style>
  <w:style w:type="paragraph" w:customStyle="1" w:styleId="xl73">
    <w:name w:val="xl73"/>
    <w:basedOn w:val="Normal"/>
    <w:rsid w:val="004D4BEE"/>
    <w:pPr>
      <w:pBdr>
        <w:top w:val="single" w:sz="4" w:space="0" w:color="800080"/>
        <w:left w:val="single" w:sz="4" w:space="0" w:color="800080"/>
        <w:bottom w:val="single" w:sz="4" w:space="0" w:color="800080"/>
        <w:right w:val="single" w:sz="4" w:space="0" w:color="800080"/>
      </w:pBdr>
      <w:spacing w:before="100" w:beforeAutospacing="1" w:after="100" w:afterAutospacing="1"/>
      <w:textAlignment w:val="center"/>
    </w:pPr>
    <w:rPr>
      <w:rFonts w:ascii="Calibri" w:eastAsia="Times New Roman" w:hAnsi="Calibri" w:cs="Calibri"/>
      <w:sz w:val="22"/>
      <w:szCs w:val="22"/>
      <w:lang w:eastAsia="hr-HR"/>
    </w:rPr>
  </w:style>
  <w:style w:type="paragraph" w:customStyle="1" w:styleId="xl74">
    <w:name w:val="xl74"/>
    <w:basedOn w:val="Normal"/>
    <w:rsid w:val="004D4BEE"/>
    <w:pPr>
      <w:spacing w:before="100" w:beforeAutospacing="1" w:after="100" w:afterAutospacing="1"/>
      <w:textAlignment w:val="center"/>
    </w:pPr>
    <w:rPr>
      <w:rFonts w:ascii="Calibri" w:eastAsia="Times New Roman" w:hAnsi="Calibri" w:cs="Calibri"/>
      <w:b/>
      <w:bCs/>
      <w:sz w:val="22"/>
      <w:szCs w:val="22"/>
      <w:lang w:eastAsia="hr-HR"/>
    </w:rPr>
  </w:style>
  <w:style w:type="paragraph" w:customStyle="1" w:styleId="xl75">
    <w:name w:val="xl75"/>
    <w:basedOn w:val="Normal"/>
    <w:rsid w:val="004D4BEE"/>
    <w:pPr>
      <w:spacing w:before="100" w:beforeAutospacing="1" w:after="100" w:afterAutospacing="1"/>
    </w:pPr>
    <w:rPr>
      <w:rFonts w:ascii="Arial Narrow" w:eastAsia="Times New Roman" w:hAnsi="Arial Narrow"/>
      <w:sz w:val="24"/>
      <w:szCs w:val="24"/>
      <w:lang w:eastAsia="hr-HR"/>
    </w:rPr>
  </w:style>
  <w:style w:type="paragraph" w:customStyle="1" w:styleId="xl76">
    <w:name w:val="xl76"/>
    <w:basedOn w:val="Normal"/>
    <w:rsid w:val="004D4BEE"/>
    <w:pPr>
      <w:spacing w:before="100" w:beforeAutospacing="1" w:after="100" w:afterAutospacing="1"/>
      <w:jc w:val="center"/>
    </w:pPr>
    <w:rPr>
      <w:rFonts w:ascii="Arial Narrow" w:eastAsia="Times New Roman" w:hAnsi="Arial Narrow"/>
      <w:sz w:val="24"/>
      <w:szCs w:val="24"/>
      <w:lang w:eastAsia="hr-HR"/>
    </w:rPr>
  </w:style>
  <w:style w:type="paragraph" w:customStyle="1" w:styleId="xl77">
    <w:name w:val="xl77"/>
    <w:basedOn w:val="Normal"/>
    <w:rsid w:val="004D4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22"/>
      <w:szCs w:val="22"/>
      <w:lang w:eastAsia="hr-HR"/>
    </w:rPr>
  </w:style>
  <w:style w:type="paragraph" w:customStyle="1" w:styleId="xl78">
    <w:name w:val="xl78"/>
    <w:basedOn w:val="Normal"/>
    <w:rsid w:val="004D4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eastAsia="Times New Roman" w:hAnsi="Arial Narrow"/>
      <w:b/>
      <w:bCs/>
      <w:sz w:val="22"/>
      <w:szCs w:val="22"/>
      <w:lang w:eastAsia="hr-HR"/>
    </w:rPr>
  </w:style>
  <w:style w:type="paragraph" w:customStyle="1" w:styleId="xl79">
    <w:name w:val="xl79"/>
    <w:basedOn w:val="Normal"/>
    <w:rsid w:val="004D4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eastAsia="Times New Roman" w:hAnsi="Arial Narrow"/>
      <w:sz w:val="22"/>
      <w:szCs w:val="22"/>
      <w:lang w:eastAsia="hr-HR"/>
    </w:rPr>
  </w:style>
  <w:style w:type="paragraph" w:customStyle="1" w:styleId="xl80">
    <w:name w:val="xl80"/>
    <w:basedOn w:val="Normal"/>
    <w:rsid w:val="004D4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22"/>
      <w:szCs w:val="22"/>
      <w:lang w:eastAsia="hr-HR"/>
    </w:rPr>
  </w:style>
  <w:style w:type="paragraph" w:customStyle="1" w:styleId="xl81">
    <w:name w:val="xl81"/>
    <w:basedOn w:val="Normal"/>
    <w:rsid w:val="004D4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D9"/>
      <w:spacing w:before="100" w:beforeAutospacing="1" w:after="100" w:afterAutospacing="1"/>
    </w:pPr>
    <w:rPr>
      <w:rFonts w:ascii="Arial Narrow" w:eastAsia="Times New Roman" w:hAnsi="Arial Narrow"/>
      <w:b/>
      <w:bCs/>
      <w:sz w:val="22"/>
      <w:szCs w:val="22"/>
      <w:lang w:eastAsia="hr-HR"/>
    </w:rPr>
  </w:style>
  <w:style w:type="paragraph" w:customStyle="1" w:styleId="xl82">
    <w:name w:val="xl82"/>
    <w:basedOn w:val="Normal"/>
    <w:rsid w:val="004D4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D9"/>
      <w:spacing w:before="100" w:beforeAutospacing="1" w:after="100" w:afterAutospacing="1"/>
      <w:jc w:val="right"/>
    </w:pPr>
    <w:rPr>
      <w:rFonts w:ascii="Arial Narrow" w:eastAsia="Times New Roman" w:hAnsi="Arial Narrow"/>
      <w:b/>
      <w:bCs/>
      <w:sz w:val="22"/>
      <w:szCs w:val="22"/>
      <w:lang w:eastAsia="hr-HR"/>
    </w:rPr>
  </w:style>
  <w:style w:type="paragraph" w:customStyle="1" w:styleId="xl83">
    <w:name w:val="xl83"/>
    <w:basedOn w:val="Normal"/>
    <w:rsid w:val="004D4BEE"/>
    <w:pPr>
      <w:shd w:val="clear" w:color="000000" w:fill="FFFFD9"/>
      <w:spacing w:before="100" w:beforeAutospacing="1" w:after="100" w:afterAutospacing="1"/>
    </w:pPr>
    <w:rPr>
      <w:rFonts w:ascii="Arial Narrow" w:eastAsia="Times New Roman" w:hAnsi="Arial Narrow"/>
      <w:b/>
      <w:bCs/>
      <w:sz w:val="22"/>
      <w:szCs w:val="22"/>
      <w:lang w:eastAsia="hr-HR"/>
    </w:rPr>
  </w:style>
  <w:style w:type="paragraph" w:customStyle="1" w:styleId="xl84">
    <w:name w:val="xl84"/>
    <w:basedOn w:val="Normal"/>
    <w:rsid w:val="004D4BEE"/>
    <w:pPr>
      <w:shd w:val="clear" w:color="000000" w:fill="FFFFD9"/>
      <w:spacing w:before="100" w:beforeAutospacing="1" w:after="100" w:afterAutospacing="1"/>
      <w:jc w:val="right"/>
    </w:pPr>
    <w:rPr>
      <w:rFonts w:ascii="Arial Narrow" w:eastAsia="Times New Roman" w:hAnsi="Arial Narrow"/>
      <w:b/>
      <w:bCs/>
      <w:sz w:val="22"/>
      <w:szCs w:val="22"/>
      <w:lang w:eastAsia="hr-HR"/>
    </w:rPr>
  </w:style>
  <w:style w:type="paragraph" w:customStyle="1" w:styleId="xl85">
    <w:name w:val="xl85"/>
    <w:basedOn w:val="Normal"/>
    <w:rsid w:val="004D4BEE"/>
    <w:pPr>
      <w:pBdr>
        <w:top w:val="single" w:sz="4" w:space="0" w:color="333399"/>
        <w:left w:val="single" w:sz="4" w:space="0" w:color="333399"/>
        <w:bottom w:val="single" w:sz="4" w:space="0" w:color="333399"/>
        <w:right w:val="single" w:sz="4" w:space="0" w:color="333399"/>
      </w:pBdr>
      <w:shd w:val="clear" w:color="CCCCFF" w:fill="CCFFFF"/>
      <w:spacing w:before="100" w:beforeAutospacing="1" w:after="100" w:afterAutospacing="1"/>
      <w:textAlignment w:val="center"/>
    </w:pPr>
    <w:rPr>
      <w:rFonts w:ascii="Calibri" w:eastAsia="Times New Roman" w:hAnsi="Calibri" w:cs="Calibri"/>
      <w:b/>
      <w:bCs/>
      <w:sz w:val="22"/>
      <w:szCs w:val="22"/>
      <w:lang w:eastAsia="hr-HR"/>
    </w:rPr>
  </w:style>
  <w:style w:type="paragraph" w:customStyle="1" w:styleId="xl86">
    <w:name w:val="xl86"/>
    <w:basedOn w:val="Normal"/>
    <w:rsid w:val="004D4BEE"/>
    <w:pPr>
      <w:pBdr>
        <w:top w:val="single" w:sz="4" w:space="0" w:color="800080"/>
        <w:left w:val="single" w:sz="4" w:space="0" w:color="800080"/>
        <w:bottom w:val="single" w:sz="4" w:space="0" w:color="800080"/>
        <w:right w:val="single" w:sz="4" w:space="0" w:color="800080"/>
      </w:pBdr>
      <w:shd w:val="clear" w:color="CCCCFF" w:fill="CCFFFF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2"/>
      <w:szCs w:val="22"/>
      <w:lang w:eastAsia="hr-HR"/>
    </w:rPr>
  </w:style>
  <w:style w:type="paragraph" w:customStyle="1" w:styleId="xl87">
    <w:name w:val="xl87"/>
    <w:basedOn w:val="Normal"/>
    <w:rsid w:val="004D4BEE"/>
    <w:pPr>
      <w:pBdr>
        <w:top w:val="single" w:sz="4" w:space="0" w:color="800080"/>
        <w:left w:val="single" w:sz="4" w:space="0" w:color="800080"/>
        <w:bottom w:val="single" w:sz="4" w:space="0" w:color="800080"/>
        <w:right w:val="single" w:sz="4" w:space="0" w:color="800080"/>
      </w:pBdr>
      <w:shd w:val="clear" w:color="CCCCFF" w:fill="CCFFFF"/>
      <w:spacing w:before="100" w:beforeAutospacing="1" w:after="100" w:afterAutospacing="1"/>
      <w:textAlignment w:val="center"/>
    </w:pPr>
    <w:rPr>
      <w:rFonts w:ascii="Calibri" w:eastAsia="Times New Roman" w:hAnsi="Calibri" w:cs="Calibri"/>
      <w:b/>
      <w:bCs/>
      <w:sz w:val="22"/>
      <w:szCs w:val="22"/>
      <w:lang w:eastAsia="hr-HR"/>
    </w:rPr>
  </w:style>
  <w:style w:type="paragraph" w:customStyle="1" w:styleId="xl88">
    <w:name w:val="xl88"/>
    <w:basedOn w:val="Normal"/>
    <w:rsid w:val="004D4BEE"/>
    <w:pPr>
      <w:pBdr>
        <w:top w:val="single" w:sz="4" w:space="0" w:color="800080"/>
        <w:left w:val="single" w:sz="4" w:space="0" w:color="800080"/>
        <w:bottom w:val="single" w:sz="4" w:space="0" w:color="800080"/>
        <w:right w:val="single" w:sz="4" w:space="0" w:color="800080"/>
      </w:pBdr>
      <w:shd w:val="clear" w:color="CCCCFF" w:fill="CCFFFF"/>
      <w:spacing w:before="100" w:beforeAutospacing="1" w:after="100" w:afterAutospacing="1"/>
      <w:textAlignment w:val="center"/>
    </w:pPr>
    <w:rPr>
      <w:rFonts w:ascii="Calibri" w:eastAsia="Times New Roman" w:hAnsi="Calibri" w:cs="Calibri"/>
      <w:sz w:val="22"/>
      <w:szCs w:val="22"/>
      <w:lang w:eastAsia="hr-HR"/>
    </w:rPr>
  </w:style>
  <w:style w:type="paragraph" w:customStyle="1" w:styleId="xl89">
    <w:name w:val="xl89"/>
    <w:basedOn w:val="Normal"/>
    <w:rsid w:val="004D4BEE"/>
    <w:pPr>
      <w:pBdr>
        <w:top w:val="single" w:sz="4" w:space="0" w:color="800080"/>
        <w:left w:val="single" w:sz="4" w:space="0" w:color="800080"/>
        <w:bottom w:val="single" w:sz="4" w:space="0" w:color="800080"/>
        <w:right w:val="single" w:sz="4" w:space="0" w:color="800080"/>
      </w:pBdr>
      <w:shd w:val="clear" w:color="CCCCFF" w:fill="CCFFFF"/>
      <w:spacing w:before="100" w:beforeAutospacing="1" w:after="100" w:afterAutospacing="1"/>
      <w:jc w:val="right"/>
      <w:textAlignment w:val="center"/>
    </w:pPr>
    <w:rPr>
      <w:rFonts w:ascii="Calibri" w:eastAsia="Times New Roman" w:hAnsi="Calibri" w:cs="Calibri"/>
      <w:b/>
      <w:bCs/>
      <w:i/>
      <w:iCs/>
      <w:sz w:val="22"/>
      <w:szCs w:val="22"/>
      <w:lang w:eastAsia="hr-HR"/>
    </w:rPr>
  </w:style>
  <w:style w:type="paragraph" w:customStyle="1" w:styleId="xl90">
    <w:name w:val="xl90"/>
    <w:basedOn w:val="Normal"/>
    <w:rsid w:val="004D4BEE"/>
    <w:pPr>
      <w:pBdr>
        <w:top w:val="single" w:sz="4" w:space="0" w:color="800080"/>
        <w:left w:val="single" w:sz="4" w:space="0" w:color="800080"/>
        <w:bottom w:val="single" w:sz="4" w:space="0" w:color="800080"/>
        <w:right w:val="single" w:sz="4" w:space="0" w:color="800080"/>
      </w:pBdr>
      <w:shd w:val="clear" w:color="CCCCFF" w:fill="CCFFFF"/>
      <w:spacing w:before="100" w:beforeAutospacing="1" w:after="100" w:afterAutospacing="1"/>
      <w:textAlignment w:val="center"/>
    </w:pPr>
    <w:rPr>
      <w:rFonts w:ascii="Calibri" w:eastAsia="Times New Roman" w:hAnsi="Calibri" w:cs="Calibri"/>
      <w:b/>
      <w:bCs/>
      <w:sz w:val="22"/>
      <w:szCs w:val="22"/>
      <w:lang w:eastAsia="hr-HR"/>
    </w:rPr>
  </w:style>
  <w:style w:type="paragraph" w:customStyle="1" w:styleId="xl91">
    <w:name w:val="xl91"/>
    <w:basedOn w:val="Normal"/>
    <w:rsid w:val="004D4B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FFFF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sz w:val="24"/>
      <w:szCs w:val="24"/>
      <w:lang w:eastAsia="hr-HR"/>
    </w:rPr>
  </w:style>
  <w:style w:type="paragraph" w:customStyle="1" w:styleId="xl92">
    <w:name w:val="xl92"/>
    <w:basedOn w:val="Normal"/>
    <w:rsid w:val="004D4B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FFFF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sz w:val="24"/>
      <w:szCs w:val="24"/>
      <w:lang w:eastAsia="hr-HR"/>
    </w:rPr>
  </w:style>
  <w:style w:type="paragraph" w:customStyle="1" w:styleId="xl93">
    <w:name w:val="xl93"/>
    <w:basedOn w:val="Normal"/>
    <w:rsid w:val="004D4BEE"/>
    <w:pP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36"/>
      <w:szCs w:val="36"/>
      <w:lang w:eastAsia="hr-HR"/>
    </w:rPr>
  </w:style>
  <w:style w:type="paragraph" w:customStyle="1" w:styleId="xl94">
    <w:name w:val="xl94"/>
    <w:basedOn w:val="Normal"/>
    <w:rsid w:val="004D4BEE"/>
    <w:pPr>
      <w:pBdr>
        <w:top w:val="single" w:sz="4" w:space="0" w:color="800080"/>
        <w:left w:val="single" w:sz="4" w:space="0" w:color="800080"/>
        <w:bottom w:val="single" w:sz="4" w:space="0" w:color="800080"/>
        <w:right w:val="single" w:sz="4" w:space="0" w:color="800080"/>
      </w:pBdr>
      <w:shd w:val="clear" w:color="808080" w:fill="CCFFFF"/>
      <w:spacing w:before="100" w:beforeAutospacing="1" w:after="100" w:afterAutospacing="1"/>
      <w:textAlignment w:val="center"/>
    </w:pPr>
    <w:rPr>
      <w:rFonts w:ascii="Calibri" w:eastAsia="Times New Roman" w:hAnsi="Calibri" w:cs="Calibri"/>
      <w:b/>
      <w:bCs/>
      <w:sz w:val="22"/>
      <w:szCs w:val="22"/>
      <w:lang w:eastAsia="hr-HR"/>
    </w:rPr>
  </w:style>
  <w:style w:type="paragraph" w:customStyle="1" w:styleId="xl95">
    <w:name w:val="xl95"/>
    <w:basedOn w:val="Normal"/>
    <w:rsid w:val="004D4BEE"/>
    <w:pPr>
      <w:spacing w:before="100" w:beforeAutospacing="1" w:after="100" w:afterAutospacing="1"/>
      <w:textAlignment w:val="center"/>
    </w:pPr>
    <w:rPr>
      <w:rFonts w:ascii="Calibri" w:eastAsia="Times New Roman" w:hAnsi="Calibri" w:cs="Calibri"/>
      <w:sz w:val="22"/>
      <w:szCs w:val="22"/>
      <w:lang w:eastAsia="hr-HR"/>
    </w:rPr>
  </w:style>
  <w:style w:type="paragraph" w:customStyle="1" w:styleId="xl96">
    <w:name w:val="xl96"/>
    <w:basedOn w:val="Normal"/>
    <w:rsid w:val="004D4BEE"/>
    <w:pPr>
      <w:pBdr>
        <w:top w:val="single" w:sz="4" w:space="0" w:color="333399"/>
        <w:left w:val="single" w:sz="4" w:space="0" w:color="333399"/>
        <w:bottom w:val="single" w:sz="4" w:space="0" w:color="333399"/>
        <w:right w:val="single" w:sz="4" w:space="0" w:color="333399"/>
      </w:pBdr>
      <w:spacing w:before="100" w:beforeAutospacing="1" w:after="100" w:afterAutospacing="1"/>
      <w:textAlignment w:val="center"/>
    </w:pPr>
    <w:rPr>
      <w:rFonts w:ascii="Calibri" w:eastAsia="Times New Roman" w:hAnsi="Calibri" w:cs="Calibri"/>
      <w:b/>
      <w:bCs/>
      <w:sz w:val="22"/>
      <w:szCs w:val="22"/>
      <w:lang w:eastAsia="hr-HR"/>
    </w:rPr>
  </w:style>
  <w:style w:type="paragraph" w:customStyle="1" w:styleId="xl97">
    <w:name w:val="xl97"/>
    <w:basedOn w:val="Normal"/>
    <w:rsid w:val="004D4BEE"/>
    <w:pPr>
      <w:pBdr>
        <w:bottom w:val="single" w:sz="4" w:space="0" w:color="800080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 w:cs="Calibri"/>
      <w:b/>
      <w:bCs/>
      <w:sz w:val="22"/>
      <w:szCs w:val="22"/>
      <w:lang w:eastAsia="hr-HR"/>
    </w:rPr>
  </w:style>
  <w:style w:type="paragraph" w:customStyle="1" w:styleId="xl98">
    <w:name w:val="xl98"/>
    <w:basedOn w:val="Normal"/>
    <w:rsid w:val="004D4BEE"/>
    <w:pPr>
      <w:pBdr>
        <w:top w:val="single" w:sz="4" w:space="0" w:color="800080"/>
        <w:left w:val="single" w:sz="4" w:space="0" w:color="800080"/>
        <w:bottom w:val="single" w:sz="4" w:space="0" w:color="800080"/>
      </w:pBdr>
      <w:shd w:val="clear" w:color="808080" w:fill="CCFFFF"/>
      <w:spacing w:before="100" w:beforeAutospacing="1" w:after="100" w:afterAutospacing="1"/>
      <w:textAlignment w:val="center"/>
    </w:pPr>
    <w:rPr>
      <w:rFonts w:ascii="Calibri" w:eastAsia="Times New Roman" w:hAnsi="Calibri" w:cs="Calibri"/>
      <w:b/>
      <w:bCs/>
      <w:sz w:val="22"/>
      <w:szCs w:val="22"/>
      <w:lang w:eastAsia="hr-HR"/>
    </w:rPr>
  </w:style>
  <w:style w:type="paragraph" w:customStyle="1" w:styleId="xl99">
    <w:name w:val="xl99"/>
    <w:basedOn w:val="Normal"/>
    <w:rsid w:val="004D4BEE"/>
    <w:pPr>
      <w:pBdr>
        <w:top w:val="single" w:sz="4" w:space="0" w:color="800080"/>
        <w:bottom w:val="single" w:sz="4" w:space="0" w:color="800080"/>
      </w:pBdr>
      <w:shd w:val="clear" w:color="808080" w:fill="CCFFFF"/>
      <w:spacing w:before="100" w:beforeAutospacing="1" w:after="100" w:afterAutospacing="1"/>
      <w:textAlignment w:val="center"/>
    </w:pPr>
    <w:rPr>
      <w:rFonts w:ascii="Calibri" w:eastAsia="Times New Roman" w:hAnsi="Calibri" w:cs="Calibri"/>
      <w:b/>
      <w:bCs/>
      <w:sz w:val="22"/>
      <w:szCs w:val="22"/>
      <w:lang w:eastAsia="hr-HR"/>
    </w:rPr>
  </w:style>
  <w:style w:type="paragraph" w:customStyle="1" w:styleId="xl100">
    <w:name w:val="xl100"/>
    <w:basedOn w:val="Normal"/>
    <w:rsid w:val="004D4BEE"/>
    <w:pPr>
      <w:pBdr>
        <w:top w:val="single" w:sz="4" w:space="0" w:color="800080"/>
        <w:bottom w:val="single" w:sz="4" w:space="0" w:color="800080"/>
        <w:right w:val="single" w:sz="4" w:space="0" w:color="800080"/>
      </w:pBdr>
      <w:shd w:val="clear" w:color="808080" w:fill="CCFFFF"/>
      <w:spacing w:before="100" w:beforeAutospacing="1" w:after="100" w:afterAutospacing="1"/>
      <w:textAlignment w:val="center"/>
    </w:pPr>
    <w:rPr>
      <w:rFonts w:ascii="Calibri" w:eastAsia="Times New Roman" w:hAnsi="Calibri" w:cs="Calibri"/>
      <w:b/>
      <w:bCs/>
      <w:sz w:val="22"/>
      <w:szCs w:val="22"/>
      <w:lang w:eastAsia="hr-HR"/>
    </w:rPr>
  </w:style>
  <w:style w:type="paragraph" w:customStyle="1" w:styleId="xl101">
    <w:name w:val="xl101"/>
    <w:basedOn w:val="Normal"/>
    <w:rsid w:val="004D4B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FFFF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/>
      <w:b/>
      <w:bCs/>
      <w:sz w:val="24"/>
      <w:szCs w:val="24"/>
      <w:lang w:eastAsia="hr-HR"/>
    </w:rPr>
  </w:style>
  <w:style w:type="paragraph" w:customStyle="1" w:styleId="xl102">
    <w:name w:val="xl102"/>
    <w:basedOn w:val="Normal"/>
    <w:rsid w:val="004D4BEE"/>
    <w:pPr>
      <w:pBdr>
        <w:top w:val="single" w:sz="4" w:space="0" w:color="333399"/>
        <w:left w:val="single" w:sz="4" w:space="0" w:color="333399"/>
        <w:bottom w:val="single" w:sz="4" w:space="0" w:color="333399"/>
      </w:pBdr>
      <w:spacing w:before="100" w:beforeAutospacing="1" w:after="100" w:afterAutospacing="1"/>
      <w:textAlignment w:val="center"/>
    </w:pPr>
    <w:rPr>
      <w:rFonts w:ascii="Calibri" w:eastAsia="Times New Roman" w:hAnsi="Calibri" w:cs="Calibri"/>
      <w:b/>
      <w:bCs/>
      <w:sz w:val="22"/>
      <w:szCs w:val="22"/>
      <w:lang w:eastAsia="hr-HR"/>
    </w:rPr>
  </w:style>
  <w:style w:type="paragraph" w:customStyle="1" w:styleId="xl103">
    <w:name w:val="xl103"/>
    <w:basedOn w:val="Normal"/>
    <w:rsid w:val="004D4BEE"/>
    <w:pPr>
      <w:pBdr>
        <w:top w:val="single" w:sz="4" w:space="0" w:color="333399"/>
        <w:bottom w:val="single" w:sz="4" w:space="0" w:color="333399"/>
        <w:right w:val="single" w:sz="4" w:space="0" w:color="333399"/>
      </w:pBdr>
      <w:spacing w:before="100" w:beforeAutospacing="1" w:after="100" w:afterAutospacing="1"/>
      <w:textAlignment w:val="center"/>
    </w:pPr>
    <w:rPr>
      <w:rFonts w:ascii="Calibri" w:eastAsia="Times New Roman" w:hAnsi="Calibri" w:cs="Calibri"/>
      <w:b/>
      <w:bCs/>
      <w:sz w:val="22"/>
      <w:szCs w:val="22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hana.juric.NPKRKA\Desktop\Memorandum%202026.%20predlo&#382;ak%20praza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726340D-3343-4886-B36C-7E0A4D6EF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2026. predložak prazan</Template>
  <TotalTime>2</TotalTime>
  <Pages>3</Pages>
  <Words>697</Words>
  <Characters>3975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ima</Company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Tihana Jurić</dc:creator>
  <cp:lastModifiedBy>Tihana Jurić</cp:lastModifiedBy>
  <cp:revision>2</cp:revision>
  <cp:lastPrinted>2016-04-26T11:35:00Z</cp:lastPrinted>
  <dcterms:created xsi:type="dcterms:W3CDTF">2026-04-01T11:11:00Z</dcterms:created>
  <dcterms:modified xsi:type="dcterms:W3CDTF">2026-04-01T11:13:00Z</dcterms:modified>
</cp:coreProperties>
</file>